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276CE"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234F0044" wp14:editId="28CA05F9">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02162FEA" w14:textId="0AAC23FF"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024081">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4F0044"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02162FEA" w14:textId="0AAC23FF"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024081">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6953F00E" wp14:editId="542D37AE">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65BDEBF2" wp14:editId="421185A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3C44A5F6" w14:textId="77777777" w:rsidR="00F53D08" w:rsidRPr="00F53D08" w:rsidRDefault="00F53D08" w:rsidP="00F53D08">
      <w:pPr>
        <w:rPr>
          <w:rtl/>
        </w:rPr>
      </w:pPr>
    </w:p>
    <w:p w14:paraId="309FA223" w14:textId="77777777"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3541DA65" wp14:editId="3A643666">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771BF566" w14:textId="77777777" w:rsidR="00F53D08" w:rsidRPr="00F53D08" w:rsidRDefault="00F53D08" w:rsidP="00F53D08">
      <w:pPr>
        <w:rPr>
          <w:rtl/>
        </w:rPr>
      </w:pPr>
    </w:p>
    <w:p w14:paraId="06A23E59" w14:textId="77777777" w:rsidR="00F53D08" w:rsidRPr="00F53D08" w:rsidRDefault="00F53D08" w:rsidP="00F53D08">
      <w:pPr>
        <w:rPr>
          <w:rtl/>
        </w:rPr>
      </w:pPr>
    </w:p>
    <w:p w14:paraId="193E8C37" w14:textId="77777777"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3187BB80" wp14:editId="3F30EC2D">
                <wp:simplePos x="0" y="0"/>
                <wp:positionH relativeFrom="column">
                  <wp:posOffset>584200</wp:posOffset>
                </wp:positionH>
                <wp:positionV relativeFrom="paragraph">
                  <wp:posOffset>294005</wp:posOffset>
                </wp:positionV>
                <wp:extent cx="4478020" cy="9779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977900"/>
                        </a:xfrm>
                        <a:prstGeom prst="rect">
                          <a:avLst/>
                        </a:prstGeom>
                        <a:noFill/>
                        <a:ln w="6350">
                          <a:noFill/>
                        </a:ln>
                      </wps:spPr>
                      <wps:txbx>
                        <w:txbxContent>
                          <w:p w14:paraId="2722A80F" w14:textId="5FBDCDFB" w:rsidR="002771A2" w:rsidRPr="002771A2" w:rsidRDefault="00DB65B3" w:rsidP="002771A2">
                            <w:pPr>
                              <w:bidi w:val="0"/>
                              <w:jc w:val="center"/>
                              <w:rPr>
                                <w:rFonts w:ascii="Adobe Arabic" w:hAnsi="Adobe Arabic" w:cs="Adobe Arabic"/>
                                <w:b/>
                                <w:bCs/>
                                <w:sz w:val="72"/>
                                <w:szCs w:val="96"/>
                                <w:rtl/>
                                <w:lang w:bidi="ar-SY"/>
                              </w:rPr>
                            </w:pPr>
                            <w:r w:rsidRPr="00DB65B3">
                              <w:rPr>
                                <w:rFonts w:ascii="Adobe Arabic" w:hAnsi="Adobe Arabic" w:cs="Adobe Arabic"/>
                                <w:b/>
                                <w:bCs/>
                                <w:sz w:val="72"/>
                                <w:szCs w:val="96"/>
                                <w:rtl/>
                                <w:lang w:bidi="ar-SY"/>
                              </w:rPr>
                              <w:t>إدارة المشاريع التطوعي</w:t>
                            </w:r>
                            <w:r w:rsidRPr="00DB65B3">
                              <w:rPr>
                                <w:rFonts w:ascii="Adobe Arabic" w:hAnsi="Adobe Arabic" w:cs="Adobe Arabic" w:hint="cs"/>
                                <w:b/>
                                <w:bCs/>
                                <w:sz w:val="72"/>
                                <w:szCs w:val="96"/>
                                <w:rtl/>
                                <w:lang w:bidi="ar-SY"/>
                              </w:rPr>
                              <w:t>ّ</w:t>
                            </w:r>
                            <w:r w:rsidRPr="00DB65B3">
                              <w:rPr>
                                <w:rFonts w:ascii="Adobe Arabic" w:hAnsi="Adobe Arabic" w:cs="Adobe Arabic"/>
                                <w:b/>
                                <w:bCs/>
                                <w:sz w:val="72"/>
                                <w:szCs w:val="96"/>
                                <w:rtl/>
                                <w:lang w:bidi="ar-SY"/>
                              </w:rPr>
                              <w:t>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87BB80" id="Text Box 1608691354" o:spid="_x0000_s1027" type="#_x0000_t202" style="position:absolute;left:0;text-align:left;margin-left:46pt;margin-top:23.15pt;width:352.6pt;height:77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" filled="f" stroked="f" strokeweight=".5pt">
                <v:textbox>
                  <w:txbxContent>
                    <w:p w14:paraId="2722A80F" w14:textId="5FBDCDFB" w:rsidR="002771A2" w:rsidRPr="002771A2" w:rsidRDefault="00DB65B3" w:rsidP="002771A2">
                      <w:pPr>
                        <w:bidi w:val="0"/>
                        <w:jc w:val="center"/>
                        <w:rPr>
                          <w:rFonts w:ascii="Adobe Arabic" w:hAnsi="Adobe Arabic" w:cs="Adobe Arabic"/>
                          <w:b/>
                          <w:bCs/>
                          <w:sz w:val="72"/>
                          <w:szCs w:val="96"/>
                          <w:rtl/>
                          <w:lang w:bidi="ar-SY"/>
                        </w:rPr>
                      </w:pPr>
                      <w:r w:rsidRPr="00DB65B3">
                        <w:rPr>
                          <w:rFonts w:ascii="Adobe Arabic" w:hAnsi="Adobe Arabic" w:cs="Adobe Arabic"/>
                          <w:b/>
                          <w:bCs/>
                          <w:sz w:val="72"/>
                          <w:szCs w:val="96"/>
                          <w:rtl/>
                          <w:lang w:bidi="ar-SY"/>
                        </w:rPr>
                        <w:t>إدارة المشاريع التطوعي</w:t>
                      </w:r>
                      <w:r w:rsidRPr="00DB65B3">
                        <w:rPr>
                          <w:rFonts w:ascii="Adobe Arabic" w:hAnsi="Adobe Arabic" w:cs="Adobe Arabic" w:hint="cs"/>
                          <w:b/>
                          <w:bCs/>
                          <w:sz w:val="72"/>
                          <w:szCs w:val="96"/>
                          <w:rtl/>
                          <w:lang w:bidi="ar-SY"/>
                        </w:rPr>
                        <w:t>ّ</w:t>
                      </w:r>
                      <w:r w:rsidRPr="00DB65B3">
                        <w:rPr>
                          <w:rFonts w:ascii="Adobe Arabic" w:hAnsi="Adobe Arabic" w:cs="Adobe Arabic"/>
                          <w:b/>
                          <w:bCs/>
                          <w:sz w:val="72"/>
                          <w:szCs w:val="96"/>
                          <w:rtl/>
                          <w:lang w:bidi="ar-SY"/>
                        </w:rPr>
                        <w:t>ة</w:t>
                      </w:r>
                    </w:p>
                  </w:txbxContent>
                </v:textbox>
              </v:shape>
            </w:pict>
          </mc:Fallback>
        </mc:AlternateContent>
      </w:r>
    </w:p>
    <w:p w14:paraId="0F95D015" w14:textId="77777777" w:rsidR="00F53D08" w:rsidRPr="00F53D08" w:rsidRDefault="00F53D08" w:rsidP="00F53D08">
      <w:pPr>
        <w:rPr>
          <w:rtl/>
        </w:rPr>
      </w:pPr>
    </w:p>
    <w:p w14:paraId="015C6EA7" w14:textId="77777777" w:rsidR="00F53D08" w:rsidRPr="00F53D08" w:rsidRDefault="00F53D08" w:rsidP="00F53D08">
      <w:pPr>
        <w:rPr>
          <w:rtl/>
        </w:rPr>
      </w:pPr>
    </w:p>
    <w:p w14:paraId="520DB8E9" w14:textId="77777777" w:rsidR="00F53D08" w:rsidRPr="00F53D08" w:rsidRDefault="00F53D08" w:rsidP="00F53D08">
      <w:pPr>
        <w:rPr>
          <w:rtl/>
        </w:rPr>
      </w:pPr>
    </w:p>
    <w:p w14:paraId="737B9DFB" w14:textId="77777777" w:rsidR="00F53D08" w:rsidRPr="00F53D08" w:rsidRDefault="00F53D08" w:rsidP="002771A2">
      <w:pPr>
        <w:rPr>
          <w:rtl/>
        </w:rPr>
      </w:pPr>
    </w:p>
    <w:p w14:paraId="68689B98"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52E1498C" wp14:editId="27CF597A">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10260856" w14:textId="77777777" w:rsidR="00F53D08" w:rsidRPr="00F53D08" w:rsidRDefault="00F53D08" w:rsidP="00F53D08">
      <w:pPr>
        <w:rPr>
          <w:rtl/>
        </w:rPr>
      </w:pPr>
    </w:p>
    <w:p w14:paraId="1E1A9739" w14:textId="77777777" w:rsidR="00F53D08" w:rsidRPr="00F53D08" w:rsidRDefault="00636A52" w:rsidP="00636A52">
      <w:pPr>
        <w:tabs>
          <w:tab w:val="left" w:pos="3171"/>
        </w:tabs>
        <w:rPr>
          <w:rtl/>
          <w:lang w:bidi="ar-SY"/>
        </w:rPr>
      </w:pPr>
      <w:r>
        <w:tab/>
      </w:r>
    </w:p>
    <w:p w14:paraId="7D282039" w14:textId="77777777" w:rsidR="00F53D08" w:rsidRPr="00F53D08" w:rsidRDefault="00F53D08" w:rsidP="00F53D08">
      <w:pPr>
        <w:rPr>
          <w:rtl/>
        </w:rPr>
      </w:pPr>
    </w:p>
    <w:p w14:paraId="07692598" w14:textId="77777777"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58A85A16" wp14:editId="4D94E3BF">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67D3E77F" w14:textId="77777777"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63F1E37C" wp14:editId="5ED43B03">
            <wp:simplePos x="0" y="0"/>
            <wp:positionH relativeFrom="margin">
              <wp:posOffset>-1094740</wp:posOffset>
            </wp:positionH>
            <wp:positionV relativeFrom="paragraph">
              <wp:posOffset>435374</wp:posOffset>
            </wp:positionV>
            <wp:extent cx="7910378" cy="4940896"/>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910378" cy="4940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4764E494" w14:textId="7777777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0FA8AB01" wp14:editId="54B4FA43">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0FA8AB01"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85" w:type="dxa"/>
        <w:tblLook w:val="04A0" w:firstRow="1" w:lastRow="0" w:firstColumn="1" w:lastColumn="0" w:noHBand="0" w:noVBand="1"/>
      </w:tblPr>
      <w:tblGrid>
        <w:gridCol w:w="284"/>
        <w:gridCol w:w="9355"/>
        <w:gridCol w:w="850"/>
      </w:tblGrid>
      <w:tr w:rsidR="0090459D" w:rsidRPr="00BB40FB" w14:paraId="2C413E09" w14:textId="77777777" w:rsidTr="00CE5C22">
        <w:trPr>
          <w:trHeight w:val="624"/>
        </w:trPr>
        <w:tc>
          <w:tcPr>
            <w:tcW w:w="284" w:type="dxa"/>
            <w:tcBorders>
              <w:top w:val="single" w:sz="4" w:space="0" w:color="168489"/>
              <w:left w:val="single" w:sz="8" w:space="0" w:color="1E3D6A"/>
              <w:bottom w:val="nil"/>
              <w:right w:val="single" w:sz="4" w:space="0" w:color="168489"/>
            </w:tcBorders>
            <w:shd w:val="clear" w:color="auto" w:fill="auto"/>
          </w:tcPr>
          <w:p w14:paraId="04A1DBC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50785AB9"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343D3C5B" w14:textId="4849552B" w:rsidR="0090459D" w:rsidRPr="00C36316" w:rsidRDefault="00CE5C22"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2</w:t>
            </w:r>
          </w:p>
        </w:tc>
      </w:tr>
      <w:tr w:rsidR="0090459D" w:rsidRPr="00BB40FB" w14:paraId="3DF38477"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37BD748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A2B304F" w14:textId="60DF8E8D"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w:t>
            </w:r>
            <w:r w:rsidR="00024081">
              <w:rPr>
                <w:rFonts w:ascii="Adobe Arabic" w:eastAsia="GE Dinar One" w:hAnsi="Adobe Arabic" w:cs="Adobe Arabic" w:hint="cs"/>
                <w:b/>
                <w:bCs/>
                <w:color w:val="168489"/>
                <w:kern w:val="24"/>
                <w:sz w:val="36"/>
                <w:szCs w:val="36"/>
                <w:rtl/>
                <w:lang w:bidi="ar-SY"/>
              </w:rPr>
              <w:t>ت</w:t>
            </w:r>
            <w:r w:rsidRPr="00877434">
              <w:rPr>
                <w:rFonts w:ascii="Adobe Arabic" w:eastAsia="GE Dinar One" w:hAnsi="Adobe Arabic" w:cs="Adobe Arabic"/>
                <w:b/>
                <w:bCs/>
                <w:color w:val="168489"/>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65E9306C" w14:textId="0B4F0D27" w:rsidR="0090459D" w:rsidRPr="00C36316" w:rsidRDefault="00CE5C22"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3</w:t>
            </w:r>
          </w:p>
        </w:tc>
      </w:tr>
      <w:tr w:rsidR="0090459D" w:rsidRPr="00BB40FB" w14:paraId="0D30AC4D" w14:textId="77777777" w:rsidTr="00CE5C22">
        <w:trPr>
          <w:trHeight w:val="624"/>
        </w:trPr>
        <w:tc>
          <w:tcPr>
            <w:tcW w:w="284" w:type="dxa"/>
            <w:tcBorders>
              <w:top w:val="nil"/>
              <w:left w:val="single" w:sz="8" w:space="0" w:color="1E3D6A"/>
              <w:bottom w:val="nil"/>
              <w:right w:val="single" w:sz="8" w:space="0" w:color="1E3D6A"/>
            </w:tcBorders>
            <w:shd w:val="clear" w:color="auto" w:fill="FFFFFF" w:themeFill="background1"/>
          </w:tcPr>
          <w:p w14:paraId="422D8BE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5D832C"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67E0FCA" w14:textId="2586D913" w:rsidR="0090459D" w:rsidRPr="00C36316" w:rsidRDefault="00CE5C22"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5</w:t>
            </w:r>
          </w:p>
        </w:tc>
      </w:tr>
      <w:tr w:rsidR="0090459D" w:rsidRPr="00BB40FB" w14:paraId="2E1562A5"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1F4EB96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A2A6295" w14:textId="62690039"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r w:rsidR="00556C80">
              <w:rPr>
                <w:rFonts w:ascii="Adobe Arabic" w:eastAsia="GE Dinar One" w:hAnsi="Adobe Arabic" w:cs="Adobe Arabic" w:hint="cs"/>
                <w:b/>
                <w:bCs/>
                <w:color w:val="C00000"/>
                <w:kern w:val="24"/>
                <w:sz w:val="36"/>
                <w:szCs w:val="36"/>
                <w:rtl/>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3714A547"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101033EB" w14:textId="77777777" w:rsidTr="00CE5C22">
        <w:trPr>
          <w:trHeight w:val="624"/>
        </w:trPr>
        <w:tc>
          <w:tcPr>
            <w:tcW w:w="284" w:type="dxa"/>
            <w:tcBorders>
              <w:top w:val="nil"/>
              <w:left w:val="single" w:sz="8" w:space="0" w:color="1E3D6A"/>
              <w:bottom w:val="nil"/>
              <w:right w:val="single" w:sz="8" w:space="0" w:color="1E3D6A"/>
            </w:tcBorders>
            <w:shd w:val="clear" w:color="auto" w:fill="FFFFFF" w:themeFill="background1"/>
          </w:tcPr>
          <w:p w14:paraId="05762338" w14:textId="77777777"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031D591" w14:textId="713A6A63" w:rsidR="0090459D" w:rsidRPr="00CE5C22" w:rsidRDefault="0090459D" w:rsidP="00CE5C22">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الأولى: </w:t>
            </w:r>
            <w:r w:rsidR="00CE5C22" w:rsidRPr="00CE5C22">
              <w:rPr>
                <w:rFonts w:ascii="Adobe Arabic" w:eastAsia="GE Dinar One" w:hAnsi="Adobe Arabic" w:cs="Adobe Arabic"/>
                <w:b/>
                <w:bCs/>
                <w:color w:val="168489"/>
                <w:kern w:val="24"/>
                <w:sz w:val="36"/>
                <w:szCs w:val="36"/>
                <w:rtl/>
                <w:lang w:bidi="ar-SY"/>
              </w:rPr>
              <w:t>فهم المشاريع التطوعية وتخطيطها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32DAD453"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592068A7"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58A487F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B005D5A" w14:textId="1D343BD8"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t xml:space="preserve">مفهوم </w:t>
            </w:r>
            <w:hyperlink r:id="rId9">
              <w:r>
                <w:rPr>
                  <w:rStyle w:val="Hyperlink"/>
                </w:rPr>
                <w:t>العمل التطوعي</w:t>
              </w:r>
            </w:hyperlink>
            <w:r>
              <w:t xml:space="preserve"> وأهميته</w:t>
            </w:r>
          </w:p>
        </w:tc>
        <w:tc>
          <w:tcPr>
            <w:tcW w:w="850" w:type="dxa"/>
            <w:tcBorders>
              <w:top w:val="single" w:sz="8" w:space="0" w:color="1E3D6A"/>
              <w:left w:val="single" w:sz="8" w:space="0" w:color="1E3D6A"/>
              <w:bottom w:val="single" w:sz="8" w:space="0" w:color="1E3D6A"/>
              <w:right w:val="single" w:sz="8" w:space="0" w:color="1E3D6A"/>
            </w:tcBorders>
            <w:vAlign w:val="center"/>
          </w:tcPr>
          <w:p w14:paraId="180A2B00" w14:textId="5D88D5F7"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14:paraId="0B1FBF87" w14:textId="77777777" w:rsidTr="00CE5C22">
        <w:trPr>
          <w:trHeight w:val="624"/>
        </w:trPr>
        <w:tc>
          <w:tcPr>
            <w:tcW w:w="284" w:type="dxa"/>
            <w:tcBorders>
              <w:top w:val="nil"/>
              <w:left w:val="single" w:sz="8" w:space="0" w:color="1E3D6A"/>
              <w:bottom w:val="nil"/>
              <w:right w:val="single" w:sz="8" w:space="0" w:color="1E3D6A"/>
            </w:tcBorders>
            <w:shd w:val="clear" w:color="auto" w:fill="FFFFFF" w:themeFill="background1"/>
          </w:tcPr>
          <w:p w14:paraId="4B5BBDB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89D04D" w14:textId="7C2109BE"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hint="cs"/>
                <w:kern w:val="24"/>
                <w:sz w:val="36"/>
                <w:szCs w:val="36"/>
                <w:rtl/>
                <w:lang w:bidi="ar-SY"/>
              </w:rPr>
              <w:t xml:space="preserve">تصنيفات </w:t>
            </w:r>
            <w:r w:rsidRPr="00CE5C22">
              <w:rPr>
                <w:rFonts w:ascii="Adobe Arabic" w:eastAsia="GE Dinar One" w:hAnsi="Adobe Arabic" w:cs="Adobe Arabic"/>
                <w:kern w:val="24"/>
                <w:sz w:val="36"/>
                <w:szCs w:val="36"/>
                <w:rtl/>
                <w:lang w:bidi="ar-SY"/>
              </w:rPr>
              <w:t>المشاريع التطوعية، وأثرها المجتمعي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5708E400" w14:textId="322483A5"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14</w:t>
            </w:r>
          </w:p>
        </w:tc>
      </w:tr>
      <w:tr w:rsidR="0090459D" w:rsidRPr="00BB40FB" w14:paraId="5EC9474E"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5C03444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45E63E2" w14:textId="38DA4818"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دورة حياة المشروع التطوعي، ومؤشرات النجاح في كل مرحلة</w:t>
            </w:r>
          </w:p>
        </w:tc>
        <w:tc>
          <w:tcPr>
            <w:tcW w:w="850" w:type="dxa"/>
            <w:tcBorders>
              <w:top w:val="single" w:sz="8" w:space="0" w:color="1E3D6A"/>
              <w:left w:val="single" w:sz="8" w:space="0" w:color="1E3D6A"/>
              <w:bottom w:val="single" w:sz="8" w:space="0" w:color="1E3D6A"/>
              <w:right w:val="single" w:sz="8" w:space="0" w:color="1E3D6A"/>
            </w:tcBorders>
            <w:vAlign w:val="center"/>
          </w:tcPr>
          <w:p w14:paraId="342A88A7" w14:textId="61E02526"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16</w:t>
            </w:r>
          </w:p>
        </w:tc>
      </w:tr>
      <w:tr w:rsidR="0090459D" w:rsidRPr="00BB40FB" w14:paraId="160758EE" w14:textId="77777777" w:rsidTr="00CE5C22">
        <w:trPr>
          <w:trHeight w:val="624"/>
        </w:trPr>
        <w:tc>
          <w:tcPr>
            <w:tcW w:w="284" w:type="dxa"/>
            <w:tcBorders>
              <w:top w:val="nil"/>
              <w:left w:val="single" w:sz="8" w:space="0" w:color="1E3D6A"/>
              <w:bottom w:val="nil"/>
              <w:right w:val="single" w:sz="8" w:space="0" w:color="1E3D6A"/>
            </w:tcBorders>
            <w:shd w:val="clear" w:color="auto" w:fill="FFFFFF" w:themeFill="background1"/>
          </w:tcPr>
          <w:p w14:paraId="6AC176F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AFDD6B2" w14:textId="22DF4640"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hint="cs"/>
                <w:kern w:val="24"/>
                <w:sz w:val="36"/>
                <w:szCs w:val="36"/>
                <w:rtl/>
                <w:lang w:bidi="ar-SY"/>
              </w:rPr>
              <w:t>صياغة الرؤية وتحديد الأهداف</w:t>
            </w:r>
          </w:p>
        </w:tc>
        <w:tc>
          <w:tcPr>
            <w:tcW w:w="850" w:type="dxa"/>
            <w:tcBorders>
              <w:top w:val="single" w:sz="8" w:space="0" w:color="1E3D6A"/>
              <w:left w:val="single" w:sz="8" w:space="0" w:color="1E3D6A"/>
              <w:bottom w:val="single" w:sz="8" w:space="0" w:color="1E3D6A"/>
              <w:right w:val="single" w:sz="8" w:space="0" w:color="1E3D6A"/>
            </w:tcBorders>
            <w:vAlign w:val="center"/>
          </w:tcPr>
          <w:p w14:paraId="172232E6" w14:textId="38021226"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18</w:t>
            </w:r>
          </w:p>
        </w:tc>
      </w:tr>
      <w:tr w:rsidR="0090459D" w:rsidRPr="00BB40FB" w14:paraId="4D32B16B" w14:textId="77777777" w:rsidTr="00CE5C22">
        <w:trPr>
          <w:trHeight w:val="624"/>
        </w:trPr>
        <w:tc>
          <w:tcPr>
            <w:tcW w:w="284" w:type="dxa"/>
            <w:tcBorders>
              <w:top w:val="nil"/>
              <w:left w:val="single" w:sz="4" w:space="0" w:color="1E3D6A"/>
              <w:bottom w:val="nil"/>
              <w:right w:val="single" w:sz="8" w:space="0" w:color="1E3D6A"/>
            </w:tcBorders>
            <w:shd w:val="clear" w:color="auto" w:fill="168489"/>
          </w:tcPr>
          <w:p w14:paraId="32EB5ED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AA2BA79" w14:textId="6A13C163"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التخطيط التشغيلي وتوزيع المهام</w:t>
            </w:r>
          </w:p>
        </w:tc>
        <w:tc>
          <w:tcPr>
            <w:tcW w:w="850" w:type="dxa"/>
            <w:tcBorders>
              <w:top w:val="single" w:sz="8" w:space="0" w:color="1E3D6A"/>
              <w:left w:val="single" w:sz="8" w:space="0" w:color="1E3D6A"/>
              <w:bottom w:val="single" w:sz="8" w:space="0" w:color="1E3D6A"/>
              <w:right w:val="single" w:sz="8" w:space="0" w:color="1E3D6A"/>
            </w:tcBorders>
            <w:vAlign w:val="center"/>
          </w:tcPr>
          <w:p w14:paraId="1FD86F4D" w14:textId="7394AE8F"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20</w:t>
            </w:r>
          </w:p>
        </w:tc>
      </w:tr>
      <w:tr w:rsidR="0090459D" w:rsidRPr="00BB40FB" w14:paraId="730CABF1" w14:textId="77777777" w:rsidTr="00CE5C22">
        <w:trPr>
          <w:trHeight w:val="624"/>
        </w:trPr>
        <w:tc>
          <w:tcPr>
            <w:tcW w:w="284" w:type="dxa"/>
            <w:tcBorders>
              <w:top w:val="nil"/>
              <w:left w:val="single" w:sz="8" w:space="0" w:color="1E3D6A"/>
              <w:bottom w:val="nil"/>
              <w:right w:val="single" w:sz="8" w:space="0" w:color="1E3D6A"/>
            </w:tcBorders>
            <w:shd w:val="clear" w:color="auto" w:fill="FFFFFF" w:themeFill="background1"/>
          </w:tcPr>
          <w:p w14:paraId="2CCD248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4FFDE0F" w14:textId="69105671" w:rsidR="0090459D" w:rsidRPr="00CE5C22" w:rsidRDefault="0090459D" w:rsidP="00CE5C22">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الثانية: </w:t>
            </w:r>
            <w:r w:rsidR="00CE5C22" w:rsidRPr="00CE5C22">
              <w:rPr>
                <w:rFonts w:ascii="Adobe Arabic" w:eastAsia="GE Dinar One" w:hAnsi="Adobe Arabic" w:cs="Adobe Arabic"/>
                <w:b/>
                <w:bCs/>
                <w:color w:val="168489"/>
                <w:kern w:val="24"/>
                <w:sz w:val="36"/>
                <w:szCs w:val="36"/>
                <w:rtl/>
                <w:lang w:bidi="ar-SY"/>
              </w:rPr>
              <w:t>قيادة الفريق وضمان الاستدامة والتأثير</w:t>
            </w:r>
          </w:p>
        </w:tc>
        <w:tc>
          <w:tcPr>
            <w:tcW w:w="850" w:type="dxa"/>
            <w:tcBorders>
              <w:top w:val="single" w:sz="8" w:space="0" w:color="1E3D6A"/>
              <w:left w:val="single" w:sz="8" w:space="0" w:color="1E3D6A"/>
              <w:bottom w:val="single" w:sz="8" w:space="0" w:color="1E3D6A"/>
              <w:right w:val="single" w:sz="8" w:space="0" w:color="1E3D6A"/>
            </w:tcBorders>
            <w:vAlign w:val="center"/>
          </w:tcPr>
          <w:p w14:paraId="76F6BF0F"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28</w:t>
            </w:r>
          </w:p>
        </w:tc>
      </w:tr>
      <w:tr w:rsidR="0090459D" w:rsidRPr="009A36D0" w14:paraId="1AF155E4"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482D22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8CB763" w14:textId="49528C12"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قيادة الفرق التطوعية و</w:t>
            </w:r>
            <w:r w:rsidRPr="00CE5C22">
              <w:rPr>
                <w:rFonts w:ascii="Adobe Arabic" w:eastAsia="GE Dinar One" w:hAnsi="Adobe Arabic" w:cs="Adobe Arabic" w:hint="cs"/>
                <w:kern w:val="24"/>
                <w:sz w:val="36"/>
                <w:szCs w:val="36"/>
                <w:rtl/>
                <w:lang w:bidi="ar-SY"/>
              </w:rPr>
              <w:t xml:space="preserve">أساليب </w:t>
            </w:r>
            <w:r w:rsidRPr="00CE5C22">
              <w:rPr>
                <w:rFonts w:ascii="Adobe Arabic" w:eastAsia="GE Dinar One" w:hAnsi="Adobe Arabic" w:cs="Adobe Arabic"/>
                <w:kern w:val="24"/>
                <w:sz w:val="36"/>
                <w:szCs w:val="36"/>
                <w:rtl/>
                <w:lang w:bidi="ar-SY"/>
              </w:rPr>
              <w:t>تحفيزها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5F6403C4" w14:textId="38E57E2F"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31</w:t>
            </w:r>
          </w:p>
        </w:tc>
      </w:tr>
      <w:tr w:rsidR="0090459D" w:rsidRPr="009A36D0" w14:paraId="4A6CB376" w14:textId="77777777" w:rsidTr="00CE5C22">
        <w:trPr>
          <w:trHeight w:val="624"/>
        </w:trPr>
        <w:tc>
          <w:tcPr>
            <w:tcW w:w="284" w:type="dxa"/>
            <w:tcBorders>
              <w:top w:val="nil"/>
              <w:left w:val="single" w:sz="8" w:space="0" w:color="1E3D6A"/>
              <w:bottom w:val="nil"/>
              <w:right w:val="single" w:sz="8" w:space="0" w:color="1E3D6A"/>
            </w:tcBorders>
            <w:shd w:val="clear" w:color="auto" w:fill="auto"/>
          </w:tcPr>
          <w:p w14:paraId="3778BD9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0DC7FC" w14:textId="32A05C99"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إدارة التحديات والصراعات داخل الفريق</w:t>
            </w:r>
          </w:p>
        </w:tc>
        <w:tc>
          <w:tcPr>
            <w:tcW w:w="850" w:type="dxa"/>
            <w:tcBorders>
              <w:top w:val="single" w:sz="8" w:space="0" w:color="1E3D6A"/>
              <w:left w:val="single" w:sz="8" w:space="0" w:color="1E3D6A"/>
              <w:bottom w:val="single" w:sz="8" w:space="0" w:color="1E3D6A"/>
              <w:right w:val="single" w:sz="8" w:space="0" w:color="1E3D6A"/>
            </w:tcBorders>
            <w:vAlign w:val="center"/>
          </w:tcPr>
          <w:p w14:paraId="61BDD3A1" w14:textId="0C192354"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34</w:t>
            </w:r>
          </w:p>
        </w:tc>
      </w:tr>
      <w:tr w:rsidR="0090459D" w:rsidRPr="009A36D0" w14:paraId="10786793" w14:textId="77777777" w:rsidTr="00CE5C22">
        <w:trPr>
          <w:trHeight w:val="624"/>
        </w:trPr>
        <w:tc>
          <w:tcPr>
            <w:tcW w:w="284" w:type="dxa"/>
            <w:tcBorders>
              <w:top w:val="nil"/>
              <w:left w:val="single" w:sz="8" w:space="0" w:color="1E3D6A"/>
              <w:bottom w:val="nil"/>
              <w:right w:val="single" w:sz="8" w:space="0" w:color="1E3D6A"/>
            </w:tcBorders>
            <w:shd w:val="clear" w:color="auto" w:fill="168489"/>
          </w:tcPr>
          <w:p w14:paraId="472D85E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76555E" w14:textId="1CA973A0"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قياس الأثر وتقييم النتائج</w:t>
            </w:r>
          </w:p>
        </w:tc>
        <w:tc>
          <w:tcPr>
            <w:tcW w:w="850" w:type="dxa"/>
            <w:tcBorders>
              <w:top w:val="single" w:sz="8" w:space="0" w:color="1E3D6A"/>
              <w:left w:val="single" w:sz="8" w:space="0" w:color="1E3D6A"/>
              <w:bottom w:val="single" w:sz="8" w:space="0" w:color="1E3D6A"/>
              <w:right w:val="single" w:sz="8" w:space="0" w:color="1E3D6A"/>
            </w:tcBorders>
            <w:vAlign w:val="center"/>
          </w:tcPr>
          <w:p w14:paraId="2EB5D350" w14:textId="524A9BC7"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38</w:t>
            </w:r>
          </w:p>
        </w:tc>
      </w:tr>
      <w:tr w:rsidR="0090459D" w:rsidRPr="009A36D0" w14:paraId="2E833533" w14:textId="77777777" w:rsidTr="00CE5C22">
        <w:trPr>
          <w:trHeight w:val="624"/>
        </w:trPr>
        <w:tc>
          <w:tcPr>
            <w:tcW w:w="284" w:type="dxa"/>
            <w:tcBorders>
              <w:top w:val="nil"/>
              <w:left w:val="single" w:sz="8" w:space="0" w:color="1E3D6A"/>
              <w:bottom w:val="nil"/>
              <w:right w:val="single" w:sz="8" w:space="0" w:color="1E3D6A"/>
            </w:tcBorders>
            <w:shd w:val="clear" w:color="auto" w:fill="auto"/>
          </w:tcPr>
          <w:p w14:paraId="762A3F2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DC4AED4" w14:textId="3B8C4948" w:rsidR="0090459D" w:rsidRPr="00CE5C22" w:rsidRDefault="00CE5C22" w:rsidP="00CE5C22">
            <w:pPr>
              <w:spacing w:line="240" w:lineRule="auto"/>
              <w:jc w:val="left"/>
              <w:rPr>
                <w:rFonts w:ascii="Adobe Arabic" w:eastAsia="GE Dinar One" w:hAnsi="Adobe Arabic" w:cs="Adobe Arabic"/>
                <w:kern w:val="24"/>
                <w:sz w:val="36"/>
                <w:szCs w:val="36"/>
                <w:rtl/>
                <w:lang w:bidi="ar-SY"/>
              </w:rPr>
            </w:pPr>
            <w:r w:rsidRPr="00CE5C22">
              <w:rPr>
                <w:rFonts w:ascii="Adobe Arabic" w:eastAsia="GE Dinar One" w:hAnsi="Adobe Arabic" w:cs="Adobe Arabic"/>
                <w:kern w:val="24"/>
                <w:sz w:val="36"/>
                <w:szCs w:val="36"/>
                <w:rtl/>
                <w:lang w:bidi="ar-SY"/>
              </w:rPr>
              <w:t>استدامة المشاريع التطوعية وتطويرها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0D73CCC4" w14:textId="3CB56AF3" w:rsidR="0090459D" w:rsidRPr="00C36316" w:rsidRDefault="00CE5C22"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41</w:t>
            </w:r>
          </w:p>
        </w:tc>
      </w:tr>
    </w:tbl>
    <w:p w14:paraId="60BFB8C8" w14:textId="77777777" w:rsidR="00CE3DFF" w:rsidRDefault="00CE3DFF" w:rsidP="00881264">
      <w:pPr>
        <w:jc w:val="center"/>
        <w:rPr>
          <w:b/>
          <w:bCs/>
          <w:sz w:val="44"/>
          <w:szCs w:val="48"/>
          <w:rtl/>
          <w:lang w:bidi="ar-SY"/>
          <w14:glow w14:rad="228600">
            <w14:schemeClr w14:val="accent1">
              <w14:alpha w14:val="60000"/>
              <w14:satMod w14:val="175000"/>
            </w14:schemeClr>
          </w14:glow>
        </w:rPr>
      </w:pPr>
    </w:p>
    <w:p w14:paraId="234CE15B" w14:textId="46162435" w:rsidR="00BE0014" w:rsidRDefault="00BE0014">
      <w:pPr>
        <w:bidi w:val="0"/>
        <w:spacing w:after="160" w:line="259" w:lineRule="auto"/>
        <w:jc w:val="left"/>
        <w:rPr>
          <w:b/>
          <w:bCs/>
          <w:sz w:val="44"/>
          <w:szCs w:val="48"/>
          <w14:glow w14:rad="228600">
            <w14:schemeClr w14:val="accent1">
              <w14:alpha w14:val="60000"/>
              <w14:satMod w14:val="175000"/>
            </w14:schemeClr>
          </w14:glow>
        </w:rPr>
      </w:pPr>
    </w:p>
    <w:p w14:paraId="4E6C7B4F" w14:textId="77777777" w:rsidR="00CE5C22" w:rsidRDefault="00CE5C22" w:rsidP="00E47D5B">
      <w:pPr>
        <w:spacing w:after="160" w:line="259" w:lineRule="auto"/>
        <w:jc w:val="left"/>
        <w:rPr>
          <w:rFonts w:ascii="Adobe Arabic" w:hAnsi="Adobe Arabic" w:cs="Adobe Arabic"/>
          <w:b/>
          <w:bCs/>
          <w:color w:val="2B5474"/>
          <w:kern w:val="24"/>
          <w:sz w:val="56"/>
          <w:szCs w:val="56"/>
          <w:rtl/>
          <w:lang w:bidi="ar-SY"/>
        </w:rPr>
      </w:pPr>
    </w:p>
    <w:p w14:paraId="4AFF7753" w14:textId="77777777" w:rsidR="00075354" w:rsidRPr="00075354" w:rsidRDefault="00075354" w:rsidP="00075354">
      <w:pPr>
        <w:spacing w:after="160" w:line="259" w:lineRule="auto"/>
        <w:jc w:val="left"/>
        <w:rPr>
          <w:b/>
          <w:bCs/>
          <w:sz w:val="44"/>
          <w:szCs w:val="48"/>
          <w:rtl/>
          <w14:glow w14:rad="228600">
            <w14:schemeClr w14:val="accent1">
              <w14:alpha w14:val="60000"/>
              <w14:satMod w14:val="175000"/>
            </w14:schemeClr>
          </w14:glow>
        </w:rPr>
      </w:pPr>
      <w:r w:rsidRPr="00075354">
        <w:rPr>
          <w:rFonts w:ascii="Adobe Arabic" w:hAnsi="Adobe Arabic" w:cs="Adobe Arabic"/>
          <w:b/>
          <w:bCs/>
          <w:noProof/>
          <w:color w:val="168489"/>
          <w:sz w:val="44"/>
          <w:szCs w:val="48"/>
        </w:rPr>
        <w:lastRenderedPageBreak/>
        <w:drawing>
          <wp:anchor distT="0" distB="0" distL="114300" distR="114300" simplePos="0" relativeHeight="252856320" behindDoc="0" locked="0" layoutInCell="1" allowOverlap="1" wp14:anchorId="48E077A2" wp14:editId="665A698D">
            <wp:simplePos x="0" y="0"/>
            <wp:positionH relativeFrom="margin">
              <wp:posOffset>5165090</wp:posOffset>
            </wp:positionH>
            <wp:positionV relativeFrom="paragraph">
              <wp:posOffset>688975</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0">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75354">
        <w:rPr>
          <w:noProof/>
          <w:lang w:bidi="ar-SY"/>
        </w:rPr>
        <mc:AlternateContent>
          <mc:Choice Requires="wpg">
            <w:drawing>
              <wp:inline distT="0" distB="0" distL="0" distR="0" wp14:anchorId="35902F0C" wp14:editId="7769BD9E">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rgbClr val="D9D9D9"/>
                          </a:solidFill>
                          <a:ln w="12700" cap="flat" cmpd="sng" algn="ctr">
                            <a:noFill/>
                            <a:prstDash val="solid"/>
                            <a:miter lim="800000"/>
                          </a:ln>
                          <a:effectLst/>
                        </wps:spPr>
                        <wps:bodyPr rtlCol="0" anchor="ctr"/>
                      </wps:wsp>
                      <wps:wsp>
                        <wps:cNvPr id="33" name="Rectangle 33"/>
                        <wps:cNvSpPr/>
                        <wps:spPr>
                          <a:xfrm>
                            <a:off x="0" y="453967"/>
                            <a:ext cx="7979822" cy="139095"/>
                          </a:xfrm>
                          <a:prstGeom prst="rect">
                            <a:avLst/>
                          </a:prstGeom>
                          <a:solidFill>
                            <a:srgbClr val="168489"/>
                          </a:solidFill>
                          <a:ln w="12700" cap="flat" cmpd="sng" algn="ctr">
                            <a:noFill/>
                            <a:prstDash val="solid"/>
                            <a:miter lim="800000"/>
                          </a:ln>
                          <a:effectLst/>
                        </wps:spPr>
                        <wps:bodyPr rtlCol="0" anchor="ctr"/>
                      </wps:wsp>
                      <wps:wsp>
                        <wps:cNvPr id="35" name="TextBox 7"/>
                        <wps:cNvSpPr txBox="1"/>
                        <wps:spPr>
                          <a:xfrm>
                            <a:off x="1796583" y="0"/>
                            <a:ext cx="4386580" cy="536575"/>
                          </a:xfrm>
                          <a:prstGeom prst="rect">
                            <a:avLst/>
                          </a:prstGeom>
                          <a:noFill/>
                        </wps:spPr>
                        <wps:txbx>
                          <w:txbxContent>
                            <w:p w14:paraId="554B761F" w14:textId="77777777" w:rsidR="00075354" w:rsidRDefault="00075354" w:rsidP="0007535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الدورة</w:t>
                              </w:r>
                            </w:p>
                          </w:txbxContent>
                        </wps:txbx>
                        <wps:bodyPr wrap="square" rtlCol="0">
                          <a:noAutofit/>
                        </wps:bodyPr>
                      </wps:wsp>
                    </wpg:wgp>
                  </a:graphicData>
                </a:graphic>
              </wp:inline>
            </w:drawing>
          </mc:Choice>
          <mc:Fallback>
            <w:pict>
              <v:group w14:anchorId="35902F0C"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">
                <v:rect id="Rectangle 3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" fillcolor="#d9d9d9" stroked="f" strokeweight="1pt"/>
                <v:rect id="Rectangle 33"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554B761F" w14:textId="77777777" w:rsidR="00075354" w:rsidRDefault="00075354" w:rsidP="0007535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الدورة</w:t>
                        </w:r>
                      </w:p>
                    </w:txbxContent>
                  </v:textbox>
                </v:shape>
                <w10:anchorlock/>
              </v:group>
            </w:pict>
          </mc:Fallback>
        </mc:AlternateContent>
      </w:r>
    </w:p>
    <w:p w14:paraId="459192DA" w14:textId="77777777" w:rsidR="00075354" w:rsidRPr="00075354" w:rsidRDefault="00075354" w:rsidP="00075354">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b/>
          <w:bCs/>
          <w:color w:val="168489"/>
          <w:sz w:val="44"/>
          <w:szCs w:val="48"/>
          <w:rtl/>
        </w:rPr>
        <w:t xml:space="preserve"> اسم </w:t>
      </w:r>
      <w:r w:rsidRPr="00075354">
        <w:rPr>
          <w:rFonts w:ascii="Adobe Arabic" w:hAnsi="Adobe Arabic" w:cs="Adobe Arabic" w:hint="cs"/>
          <w:b/>
          <w:bCs/>
          <w:color w:val="168489"/>
          <w:sz w:val="44"/>
          <w:szCs w:val="48"/>
          <w:rtl/>
        </w:rPr>
        <w:t>الدورة</w:t>
      </w:r>
      <w:r w:rsidRPr="00075354">
        <w:rPr>
          <w:rFonts w:ascii="Adobe Arabic" w:hAnsi="Adobe Arabic" w:cs="Adobe Arabic"/>
          <w:b/>
          <w:bCs/>
          <w:color w:val="168489"/>
          <w:sz w:val="44"/>
          <w:szCs w:val="48"/>
          <w:rtl/>
        </w:rPr>
        <w:t>:</w:t>
      </w:r>
    </w:p>
    <w:p w14:paraId="7CBB9E04" w14:textId="0ECFBEBF" w:rsidR="00075354" w:rsidRPr="00075354" w:rsidRDefault="00075354" w:rsidP="00075354">
      <w:pPr>
        <w:shd w:val="clear" w:color="auto" w:fill="F2F2F2" w:themeFill="background1" w:themeFillShade="F2"/>
        <w:spacing w:line="240" w:lineRule="auto"/>
        <w:jc w:val="center"/>
        <w:rPr>
          <w:rFonts w:ascii="Adobe Arabic" w:hAnsi="Adobe Arabic" w:cs="Adobe Arabic"/>
          <w:b/>
          <w:bCs/>
          <w:sz w:val="36"/>
          <w:szCs w:val="36"/>
          <w:rtl/>
        </w:rPr>
      </w:pPr>
      <w:r w:rsidRPr="00075354">
        <w:rPr>
          <w:rFonts w:ascii="Adobe Arabic" w:hAnsi="Adobe Arabic" w:cs="Adobe Arabic"/>
          <w:b/>
          <w:sz w:val="36"/>
          <w:szCs w:val="36"/>
          <w:rtl/>
        </w:rPr>
        <w:t>إدارة المشاريع التطوعيّة</w:t>
      </w:r>
    </w:p>
    <w:p w14:paraId="44AA0414" w14:textId="77777777" w:rsidR="00075354" w:rsidRPr="00075354" w:rsidRDefault="00075354" w:rsidP="00075354">
      <w:pPr>
        <w:spacing w:after="160" w:line="259" w:lineRule="auto"/>
        <w:jc w:val="left"/>
        <w:rPr>
          <w:rFonts w:ascii="Adobe Arabic" w:hAnsi="Adobe Arabic" w:cs="Adobe Arabic"/>
          <w:b/>
          <w:bCs/>
          <w:color w:val="168489"/>
          <w:sz w:val="44"/>
          <w:szCs w:val="48"/>
          <w:rtl/>
        </w:rPr>
      </w:pPr>
      <w:r w:rsidRPr="00075354">
        <w:rPr>
          <w:bCs/>
          <w:noProof/>
          <w:sz w:val="36"/>
          <w:szCs w:val="36"/>
        </w:rPr>
        <w:drawing>
          <wp:anchor distT="0" distB="0" distL="114300" distR="114300" simplePos="0" relativeHeight="252857344" behindDoc="0" locked="0" layoutInCell="1" allowOverlap="1" wp14:anchorId="2E9C4392" wp14:editId="54D73334">
            <wp:simplePos x="0" y="0"/>
            <wp:positionH relativeFrom="column">
              <wp:posOffset>5271284</wp:posOffset>
            </wp:positionH>
            <wp:positionV relativeFrom="paragraph">
              <wp:posOffset>353396</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496B3A39" w14:textId="77777777" w:rsidR="00075354" w:rsidRPr="00075354" w:rsidRDefault="00075354" w:rsidP="00075354">
      <w:pPr>
        <w:spacing w:after="160" w:line="259" w:lineRule="auto"/>
        <w:jc w:val="left"/>
        <w:rPr>
          <w:rFonts w:ascii="Adobe Arabic" w:hAnsi="Adobe Arabic" w:cs="Adobe Arabic"/>
          <w:b/>
          <w:bCs/>
          <w:color w:val="168489"/>
          <w:sz w:val="44"/>
          <w:szCs w:val="48"/>
        </w:rPr>
      </w:pPr>
      <w:r w:rsidRPr="00075354">
        <w:rPr>
          <w:rFonts w:ascii="Adobe Arabic" w:hAnsi="Adobe Arabic" w:cs="Adobe Arabic" w:hint="cs"/>
          <w:b/>
          <w:bCs/>
          <w:color w:val="168489"/>
          <w:sz w:val="44"/>
          <w:szCs w:val="48"/>
          <w:rtl/>
        </w:rPr>
        <w:t>وصف الدورة:</w:t>
      </w:r>
    </w:p>
    <w:p w14:paraId="31A57712" w14:textId="5E5B02F8" w:rsidR="00075354" w:rsidRPr="00075354" w:rsidRDefault="00075354" w:rsidP="00075354">
      <w:pPr>
        <w:spacing w:after="160" w:line="259" w:lineRule="auto"/>
        <w:jc w:val="left"/>
        <w:rPr>
          <w:rFonts w:ascii="Sakkal Majalla" w:eastAsia="Aptos" w:hAnsi="Sakkal Majalla"/>
          <w:color w:val="auto"/>
          <w:kern w:val="2"/>
          <w:sz w:val="32"/>
          <w:szCs w:val="32"/>
          <w14:ligatures w14:val="standardContextual"/>
        </w:rPr>
      </w:pPr>
      <w:bookmarkStart w:id="0" w:name="_Hlk223118037"/>
      <w:r w:rsidRPr="00075354">
        <w:rPr>
          <w:rFonts w:ascii="Sakkal Majalla" w:eastAsia="Aptos" w:hAnsi="Sakkal Majalla"/>
          <w:color w:val="auto"/>
          <w:kern w:val="2"/>
          <w:sz w:val="32"/>
          <w:szCs w:val="32"/>
          <w:rtl/>
          <w14:ligatures w14:val="standardContextual"/>
        </w:rPr>
        <w:t xml:space="preserve">دورة تدريبية تطبيقية تُعنى بتأهيل المشاركين في إدارة المشاريع التطوعية من خلال بناء المهارات العملية في التخطيط والقيادة وقياس الأثر. تُقدَّم الدورة عبر جلستين متكاملتين تجمعان بين المحتوى المعرفي والأنشطة التطبيقية التفاعلية. </w:t>
      </w:r>
    </w:p>
    <w:p w14:paraId="33D5C9A1" w14:textId="77777777" w:rsidR="00075354" w:rsidRPr="00075354" w:rsidRDefault="00075354" w:rsidP="00075354">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b/>
          <w:bCs/>
          <w:noProof/>
          <w:color w:val="168489"/>
          <w:sz w:val="44"/>
          <w:szCs w:val="48"/>
        </w:rPr>
        <w:drawing>
          <wp:anchor distT="0" distB="0" distL="114300" distR="114300" simplePos="0" relativeHeight="252858368" behindDoc="0" locked="0" layoutInCell="1" allowOverlap="1" wp14:anchorId="0F900D6F" wp14:editId="2DD16332">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2BA4E208" w14:textId="77777777" w:rsidR="00075354" w:rsidRPr="00075354" w:rsidRDefault="00075354" w:rsidP="00075354">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hint="cs"/>
          <w:b/>
          <w:bCs/>
          <w:color w:val="168489"/>
          <w:sz w:val="44"/>
          <w:szCs w:val="48"/>
          <w:rtl/>
        </w:rPr>
        <w:t xml:space="preserve"> أهمية الدورة:</w:t>
      </w:r>
    </w:p>
    <w:p w14:paraId="23F83F88" w14:textId="77777777" w:rsidR="00075354" w:rsidRPr="00075354" w:rsidRDefault="00075354" w:rsidP="00075354">
      <w:pPr>
        <w:spacing w:after="160" w:line="259" w:lineRule="auto"/>
        <w:jc w:val="left"/>
        <w:rPr>
          <w:rFonts w:ascii="Sakkal Majalla" w:eastAsia="Times New Roman" w:hAnsi="Sakkal Majalla"/>
          <w:color w:val="auto"/>
          <w:kern w:val="2"/>
          <w:sz w:val="32"/>
          <w:szCs w:val="32"/>
          <w:rtl/>
          <w14:ligatures w14:val="standardContextual"/>
        </w:rPr>
      </w:pPr>
      <w:r>
        <w:t xml:space="preserve">- يُعدّ </w:t>
      </w:r>
      <w:hyperlink r:id="rId13">
        <w:r>
          <w:rPr>
            <w:rStyle w:val="Hyperlink"/>
          </w:rPr>
          <w:t>العمل التطوعي</w:t>
        </w:r>
      </w:hyperlink>
      <w:r>
        <w:t xml:space="preserve"> ركيزةً أساسية في بناء المجتمعات وتحقيق التنمية المستدامة، مما يستدعي تطوير كفاءات متخصصة في إدارة مشاريعه.</w:t>
      </w:r>
    </w:p>
    <w:p w14:paraId="05AA11F6" w14:textId="77777777" w:rsidR="00075354" w:rsidRPr="00075354" w:rsidRDefault="00075354" w:rsidP="00075354">
      <w:pPr>
        <w:spacing w:after="160" w:line="259" w:lineRule="auto"/>
        <w:jc w:val="left"/>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تفتقر كثير من الجهات التطوعية إلى كوادر مدرَّبة على التخطيط الاحترافي وقيادة الفرق، مما يُقلّص أثر مبادراتها المجتمعية.</w:t>
      </w:r>
    </w:p>
    <w:p w14:paraId="21024E94" w14:textId="42B8609E" w:rsidR="00075354" w:rsidRDefault="00075354" w:rsidP="00075354">
      <w:pPr>
        <w:spacing w:after="160" w:line="259" w:lineRule="auto"/>
        <w:jc w:val="left"/>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تُسهم هذه الدورة في ترسيخ ثقافة الاحترافية والمساءلة لدى العاملين في القطاع التطوعي وتعزيز استدامة مشاريعه.</w:t>
      </w:r>
    </w:p>
    <w:p w14:paraId="708D591B" w14:textId="0BA55A8B" w:rsidR="00075354" w:rsidRPr="00075354" w:rsidRDefault="00075354" w:rsidP="00075354">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b/>
          <w:bCs/>
          <w:noProof/>
          <w:color w:val="168489"/>
          <w:sz w:val="44"/>
          <w:szCs w:val="48"/>
        </w:rPr>
        <w:drawing>
          <wp:anchor distT="0" distB="0" distL="114300" distR="114300" simplePos="0" relativeHeight="252859392" behindDoc="0" locked="0" layoutInCell="1" allowOverlap="1" wp14:anchorId="14C598E8" wp14:editId="158330F1">
            <wp:simplePos x="0" y="0"/>
            <wp:positionH relativeFrom="margin">
              <wp:align>right</wp:align>
            </wp:positionH>
            <wp:positionV relativeFrom="paragraph">
              <wp:posOffset>3175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075354">
        <w:rPr>
          <w:rFonts w:ascii="Adobe Arabic" w:hAnsi="Adobe Arabic" w:cs="Adobe Arabic" w:hint="cs"/>
          <w:b/>
          <w:bCs/>
          <w:color w:val="168489"/>
          <w:sz w:val="44"/>
          <w:szCs w:val="48"/>
          <w:rtl/>
        </w:rPr>
        <w:t xml:space="preserve"> الهدف العام:</w:t>
      </w:r>
    </w:p>
    <w:p w14:paraId="79A05CBD" w14:textId="2CC44FE9" w:rsidR="00075354" w:rsidRDefault="00075354" w:rsidP="00075354">
      <w:pPr>
        <w:spacing w:after="160" w:line="259" w:lineRule="auto"/>
        <w:jc w:val="left"/>
        <w:rPr>
          <w:rFonts w:ascii="Sakkal Majalla" w:eastAsia="Aptos" w:hAnsi="Sakkal Majalla"/>
          <w:color w:val="auto"/>
          <w:kern w:val="2"/>
          <w:sz w:val="32"/>
          <w:szCs w:val="32"/>
          <w:rtl/>
          <w14:ligatures w14:val="standardContextual"/>
        </w:rPr>
      </w:pPr>
      <w:r w:rsidRPr="00075354">
        <w:rPr>
          <w:rFonts w:ascii="Sakkal Majalla" w:hAnsi="Sakkal Majalla"/>
          <w:sz w:val="32"/>
          <w:szCs w:val="32"/>
          <w:rtl/>
        </w:rPr>
        <w:t xml:space="preserve"> </w:t>
      </w:r>
      <w:r>
        <w:rPr>
          <w:rFonts w:ascii="Sakkal Majalla" w:hAnsi="Sakkal Majalla"/>
          <w:sz w:val="32"/>
          <w:szCs w:val="32"/>
          <w:rtl/>
        </w:rPr>
        <w:t>تهدف الدورة إلى تنمية قدرات المشاركين في إدارة المشاريع التطوعية من مراحل التخطيط والتنظيم إلى قيادة الفرق وقياس الأثر، مما يُمكّنهم من الإسهام الفاعل والمستدام في العمل المجتمعي</w:t>
      </w:r>
      <w:r w:rsidRPr="00075354">
        <w:rPr>
          <w:rFonts w:ascii="Sakkal Majalla" w:eastAsia="Aptos" w:hAnsi="Sakkal Majalla"/>
          <w:color w:val="auto"/>
          <w:kern w:val="2"/>
          <w:sz w:val="32"/>
          <w:szCs w:val="32"/>
          <w:rtl/>
          <w14:ligatures w14:val="standardContextual"/>
        </w:rPr>
        <w:t>.</w:t>
      </w:r>
    </w:p>
    <w:p w14:paraId="1812A949" w14:textId="023A67C1" w:rsidR="00075354" w:rsidRPr="00075354" w:rsidRDefault="00075354" w:rsidP="00075354">
      <w:pPr>
        <w:spacing w:after="160" w:line="259" w:lineRule="auto"/>
        <w:jc w:val="left"/>
        <w:rPr>
          <w:rFonts w:ascii="Adobe Arabic" w:hAnsi="Adobe Arabic" w:cs="Adobe Arabic"/>
          <w:b/>
          <w:bCs/>
          <w:color w:val="168489"/>
          <w:sz w:val="44"/>
          <w:szCs w:val="48"/>
          <w:rtl/>
        </w:rPr>
      </w:pPr>
      <w:bookmarkStart w:id="1" w:name="_Hlk223118054"/>
      <w:bookmarkEnd w:id="0"/>
      <w:r w:rsidRPr="00075354">
        <w:rPr>
          <w:rFonts w:ascii="Adobe Arabic" w:hAnsi="Adobe Arabic" w:cs="Adobe Arabic"/>
          <w:b/>
          <w:bCs/>
          <w:noProof/>
          <w:color w:val="168489"/>
          <w:sz w:val="44"/>
          <w:szCs w:val="48"/>
        </w:rPr>
        <w:drawing>
          <wp:anchor distT="0" distB="0" distL="114300" distR="114300" simplePos="0" relativeHeight="252860416" behindDoc="0" locked="0" layoutInCell="1" allowOverlap="1" wp14:anchorId="1F4638F6" wp14:editId="2544BD72">
            <wp:simplePos x="0" y="0"/>
            <wp:positionH relativeFrom="margin">
              <wp:align>right</wp:align>
            </wp:positionH>
            <wp:positionV relativeFrom="paragraph">
              <wp:posOffset>3810</wp:posOffset>
            </wp:positionV>
            <wp:extent cx="386715" cy="386715"/>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6715" cy="386715"/>
                    </a:xfrm>
                    <a:prstGeom prst="rect">
                      <a:avLst/>
                    </a:prstGeom>
                    <a:noFill/>
                  </pic:spPr>
                </pic:pic>
              </a:graphicData>
            </a:graphic>
            <wp14:sizeRelH relativeFrom="margin">
              <wp14:pctWidth>0</wp14:pctWidth>
            </wp14:sizeRelH>
            <wp14:sizeRelV relativeFrom="margin">
              <wp14:pctHeight>0</wp14:pctHeight>
            </wp14:sizeRelV>
          </wp:anchor>
        </w:drawing>
      </w:r>
      <w:r w:rsidRPr="00075354">
        <w:rPr>
          <w:rFonts w:ascii="Adobe Arabic" w:hAnsi="Adobe Arabic" w:cs="Adobe Arabic" w:hint="cs"/>
          <w:b/>
          <w:bCs/>
          <w:color w:val="168489"/>
          <w:sz w:val="44"/>
          <w:szCs w:val="48"/>
          <w:rtl/>
        </w:rPr>
        <w:t xml:space="preserve"> الأهداف التفصيلية:</w:t>
      </w:r>
    </w:p>
    <w:p w14:paraId="4EC4DE0E" w14:textId="56DD6643" w:rsidR="00075354" w:rsidRPr="00075354" w:rsidRDefault="00075354" w:rsidP="00075354">
      <w:pPr>
        <w:numPr>
          <w:ilvl w:val="0"/>
          <w:numId w:val="11"/>
        </w:numPr>
        <w:spacing w:after="160" w:line="259" w:lineRule="auto"/>
        <w:contextualSpacing/>
        <w:jc w:val="left"/>
        <w:rPr>
          <w:rFonts w:ascii="Sakkal Majalla" w:eastAsia="Aptos" w:hAnsi="Sakkal Majalla"/>
          <w:color w:val="auto"/>
          <w:kern w:val="2"/>
          <w:sz w:val="32"/>
          <w:szCs w:val="32"/>
          <w:rtl/>
          <w14:ligatures w14:val="standardContextual"/>
        </w:rPr>
      </w:pPr>
      <w:r w:rsidRPr="00075354">
        <w:rPr>
          <w:rFonts w:ascii="Sakkal Majalla" w:eastAsia="Aptos" w:hAnsi="Sakkal Majalla"/>
          <w:color w:val="auto"/>
          <w:kern w:val="2"/>
          <w:sz w:val="32"/>
          <w:szCs w:val="32"/>
          <w:rtl/>
          <w14:ligatures w14:val="standardContextual"/>
        </w:rPr>
        <w:t>تعريف المشاركين بمفهوم المشاريع التطوعية وتصنيفاتها ومراحل دورة حياتها ومؤشرات نجاحها في كل مرحلة.</w:t>
      </w:r>
    </w:p>
    <w:p w14:paraId="7187A67C" w14:textId="4C289CB9" w:rsidR="00075354" w:rsidRPr="00075354" w:rsidRDefault="00075354" w:rsidP="00075354">
      <w:pPr>
        <w:numPr>
          <w:ilvl w:val="0"/>
          <w:numId w:val="11"/>
        </w:numPr>
        <w:spacing w:after="160" w:line="259" w:lineRule="auto"/>
        <w:contextualSpacing/>
        <w:jc w:val="left"/>
        <w:rPr>
          <w:rFonts w:ascii="Sakkal Majalla" w:eastAsia="Aptos" w:hAnsi="Sakkal Majalla"/>
          <w:color w:val="auto"/>
          <w:kern w:val="2"/>
          <w:sz w:val="32"/>
          <w:szCs w:val="32"/>
          <w:rtl/>
          <w14:ligatures w14:val="standardContextual"/>
        </w:rPr>
      </w:pPr>
      <w:r w:rsidRPr="00075354">
        <w:rPr>
          <w:rFonts w:ascii="Sakkal Majalla" w:eastAsia="Aptos" w:hAnsi="Sakkal Majalla"/>
          <w:color w:val="auto"/>
          <w:kern w:val="2"/>
          <w:sz w:val="32"/>
          <w:szCs w:val="32"/>
          <w:rtl/>
          <w14:ligatures w14:val="standardContextual"/>
        </w:rPr>
        <w:lastRenderedPageBreak/>
        <w:t xml:space="preserve"> تنمية مهارات المشاركين في صياغة الأهداف وفق منهجية </w:t>
      </w:r>
      <w:r w:rsidRPr="00075354">
        <w:rPr>
          <w:rFonts w:ascii="Sakkal Majalla" w:eastAsia="Aptos" w:hAnsi="Sakkal Majalla"/>
          <w:color w:val="auto"/>
          <w:kern w:val="2"/>
          <w:sz w:val="32"/>
          <w:szCs w:val="32"/>
          <w14:ligatures w14:val="standardContextual"/>
        </w:rPr>
        <w:t>SMART</w:t>
      </w:r>
      <w:r w:rsidRPr="00075354">
        <w:rPr>
          <w:rFonts w:ascii="Sakkal Majalla" w:eastAsia="Aptos" w:hAnsi="Sakkal Majalla"/>
          <w:color w:val="auto"/>
          <w:kern w:val="2"/>
          <w:sz w:val="32"/>
          <w:szCs w:val="32"/>
          <w:rtl/>
          <w14:ligatures w14:val="standardContextual"/>
        </w:rPr>
        <w:t xml:space="preserve"> والتخطيط التشغيلي وتوزيع الأدوار.</w:t>
      </w:r>
    </w:p>
    <w:p w14:paraId="7C0AD65C" w14:textId="4D114AA9" w:rsidR="00075354" w:rsidRPr="00075354" w:rsidRDefault="00075354" w:rsidP="00075354">
      <w:pPr>
        <w:numPr>
          <w:ilvl w:val="0"/>
          <w:numId w:val="11"/>
        </w:numPr>
        <w:spacing w:after="160" w:line="259" w:lineRule="auto"/>
        <w:contextualSpacing/>
        <w:jc w:val="left"/>
        <w:rPr>
          <w:rFonts w:ascii="Sakkal Majalla" w:eastAsia="Aptos" w:hAnsi="Sakkal Majalla"/>
          <w:color w:val="auto"/>
          <w:kern w:val="2"/>
          <w:sz w:val="32"/>
          <w:szCs w:val="32"/>
          <w:rtl/>
          <w14:ligatures w14:val="standardContextual"/>
        </w:rPr>
      </w:pPr>
      <w:r>
        <w:t xml:space="preserve"> تأهيل المشاركين لقيادة الفرق التطوعية وتحفيزها وإدارة التحديات والصراعات داخل بيئة </w:t>
      </w:r>
      <w:hyperlink r:id="rId16">
        <w:r>
          <w:rPr>
            <w:rStyle w:val="Hyperlink"/>
          </w:rPr>
          <w:t>العمل التطوعي</w:t>
        </w:r>
      </w:hyperlink>
      <w:r>
        <w:t>.</w:t>
      </w:r>
    </w:p>
    <w:p w14:paraId="62E7120E" w14:textId="2B6A0CFD" w:rsidR="00075354" w:rsidRPr="00075354" w:rsidRDefault="00075354" w:rsidP="00075354">
      <w:pPr>
        <w:numPr>
          <w:ilvl w:val="0"/>
          <w:numId w:val="11"/>
        </w:numPr>
        <w:spacing w:after="160" w:line="259" w:lineRule="auto"/>
        <w:contextualSpacing/>
        <w:jc w:val="left"/>
        <w:rPr>
          <w:rFonts w:ascii="Sakkal Majalla" w:eastAsia="Aptos" w:hAnsi="Sakkal Majalla"/>
          <w:color w:val="auto"/>
          <w:kern w:val="2"/>
          <w:sz w:val="32"/>
          <w:szCs w:val="32"/>
          <w14:ligatures w14:val="standardContextual"/>
        </w:rPr>
      </w:pPr>
      <w:r w:rsidRPr="00075354">
        <w:rPr>
          <w:rFonts w:ascii="Sakkal Majalla" w:eastAsia="Aptos" w:hAnsi="Sakkal Majalla"/>
          <w:color w:val="auto"/>
          <w:kern w:val="2"/>
          <w:sz w:val="32"/>
          <w:szCs w:val="32"/>
          <w:rtl/>
          <w14:ligatures w14:val="standardContextual"/>
        </w:rPr>
        <w:t xml:space="preserve"> تمكين المشاركين من تطبيق أدوات قياس الأثر وتقييم النتائج وبناء آليات لضمان استدامة المشاريع وتطويرها..</w:t>
      </w:r>
    </w:p>
    <w:p w14:paraId="55AC85EA" w14:textId="77777777" w:rsidR="00075354" w:rsidRPr="00075354" w:rsidRDefault="00075354" w:rsidP="00075354">
      <w:pPr>
        <w:spacing w:after="160" w:line="259" w:lineRule="auto"/>
        <w:jc w:val="left"/>
        <w:rPr>
          <w:rFonts w:ascii="Sakkal Majalla" w:eastAsia="Aptos" w:hAnsi="Sakkal Majalla"/>
          <w:color w:val="auto"/>
          <w:kern w:val="2"/>
          <w:sz w:val="32"/>
          <w:szCs w:val="32"/>
          <w:rtl/>
          <w14:ligatures w14:val="standardContextual"/>
        </w:rPr>
      </w:pPr>
      <w:r w:rsidRPr="00075354">
        <w:rPr>
          <w:rFonts w:ascii="Adobe Arabic" w:hAnsi="Adobe Arabic" w:cs="Adobe Arabic"/>
          <w:b/>
          <w:bCs/>
          <w:noProof/>
          <w:color w:val="168489"/>
          <w:sz w:val="44"/>
          <w:szCs w:val="48"/>
        </w:rPr>
        <w:drawing>
          <wp:anchor distT="0" distB="0" distL="114300" distR="114300" simplePos="0" relativeHeight="252861440" behindDoc="0" locked="0" layoutInCell="1" allowOverlap="1" wp14:anchorId="07DCD78E" wp14:editId="3E4612EA">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569A5240" w14:textId="77777777" w:rsidR="00075354" w:rsidRPr="00075354" w:rsidRDefault="00075354" w:rsidP="00075354">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hint="cs"/>
          <w:b/>
          <w:bCs/>
          <w:color w:val="168489"/>
          <w:sz w:val="44"/>
          <w:szCs w:val="48"/>
          <w:rtl/>
        </w:rPr>
        <w:t xml:space="preserve"> الفئة المستهدفة:</w:t>
      </w:r>
    </w:p>
    <w:p w14:paraId="27869FF3" w14:textId="5A7EF2EB" w:rsidR="00075354" w:rsidRPr="00075354" w:rsidRDefault="00075354" w:rsidP="00075354">
      <w:pPr>
        <w:numPr>
          <w:ilvl w:val="0"/>
          <w:numId w:val="10"/>
        </w:numPr>
        <w:spacing w:after="160"/>
        <w:contextualSpacing/>
        <w:jc w:val="left"/>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xml:space="preserve"> العاملون والمتطوعون في الجمعيات والمؤسسات التطوعية والخيرية.</w:t>
      </w:r>
    </w:p>
    <w:p w14:paraId="72B2FBF3" w14:textId="533A1A87" w:rsidR="00075354" w:rsidRPr="00075354" w:rsidRDefault="00075354" w:rsidP="00075354">
      <w:pPr>
        <w:numPr>
          <w:ilvl w:val="0"/>
          <w:numId w:val="10"/>
        </w:numPr>
        <w:spacing w:after="160"/>
        <w:contextualSpacing/>
        <w:jc w:val="left"/>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xml:space="preserve"> قادة الفرق الشبابية والمبادرات المجتمعية المحلية.</w:t>
      </w:r>
    </w:p>
    <w:p w14:paraId="57788ED7" w14:textId="7718A23A" w:rsidR="00075354" w:rsidRPr="00075354" w:rsidRDefault="00075354" w:rsidP="00075354">
      <w:pPr>
        <w:numPr>
          <w:ilvl w:val="0"/>
          <w:numId w:val="10"/>
        </w:numPr>
        <w:spacing w:after="160"/>
        <w:contextualSpacing/>
        <w:jc w:val="left"/>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xml:space="preserve"> موظفو قطاع المسؤولية الاجتماعية في الشركات والمؤسسات.</w:t>
      </w:r>
    </w:p>
    <w:p w14:paraId="2406DDED" w14:textId="07148E93" w:rsidR="00075354" w:rsidRPr="00075354" w:rsidRDefault="00075354" w:rsidP="00075354">
      <w:pPr>
        <w:numPr>
          <w:ilvl w:val="0"/>
          <w:numId w:val="10"/>
        </w:numPr>
        <w:spacing w:after="160"/>
        <w:contextualSpacing/>
        <w:jc w:val="left"/>
        <w:rPr>
          <w:rFonts w:ascii="Sakkal Majalla" w:eastAsia="Times New Roman" w:hAnsi="Sakkal Majalla"/>
          <w:color w:val="auto"/>
          <w:kern w:val="2"/>
          <w:sz w:val="32"/>
          <w:szCs w:val="32"/>
          <w14:ligatures w14:val="standardContextual"/>
        </w:rPr>
      </w:pPr>
      <w:r>
        <w:t xml:space="preserve"> الراغبون في الانخراط الاحترافي في </w:t>
      </w:r>
      <w:hyperlink r:id="rId18">
        <w:r>
          <w:rPr>
            <w:rStyle w:val="Hyperlink"/>
          </w:rPr>
          <w:t>العمل التطوعي</w:t>
        </w:r>
      </w:hyperlink>
      <w:r>
        <w:t xml:space="preserve"> والمجتمعي..</w:t>
      </w:r>
    </w:p>
    <w:p w14:paraId="367C9E9F" w14:textId="77777777" w:rsidR="00075354" w:rsidRPr="00075354" w:rsidRDefault="00075354" w:rsidP="00075354">
      <w:pPr>
        <w:spacing w:after="160" w:line="256" w:lineRule="auto"/>
        <w:rPr>
          <w:rFonts w:ascii="Sakkal Majalla" w:eastAsia="Calibri" w:hAnsi="Sakkal Majalla"/>
          <w:color w:val="auto"/>
          <w:sz w:val="32"/>
          <w:szCs w:val="32"/>
          <w:rtl/>
          <w14:ligatures w14:val="standardContextual"/>
        </w:rPr>
      </w:pPr>
    </w:p>
    <w:p w14:paraId="65DE0536" w14:textId="6970A40F" w:rsidR="00075354" w:rsidRDefault="00075354" w:rsidP="00075354">
      <w:pPr>
        <w:spacing w:after="160" w:line="257" w:lineRule="auto"/>
        <w:jc w:val="left"/>
        <w:rPr>
          <w:rFonts w:ascii="Sakkal Majalla" w:eastAsia="Aptos" w:hAnsi="Sakkal Majalla"/>
          <w:b/>
          <w:bCs/>
          <w:color w:val="168489"/>
          <w:kern w:val="2"/>
          <w:sz w:val="32"/>
          <w:szCs w:val="32"/>
          <w:rtl/>
          <w14:ligatures w14:val="standardContextual"/>
        </w:rPr>
      </w:pPr>
      <w:r w:rsidRPr="00075354">
        <w:rPr>
          <w:rFonts w:ascii="Sakkal Majalla" w:eastAsia="Aptos" w:hAnsi="Sakkal Majalla"/>
          <w:b/>
          <w:bCs/>
          <w:color w:val="168489"/>
          <w:kern w:val="2"/>
          <w:sz w:val="32"/>
          <w:szCs w:val="32"/>
          <w:rtl/>
          <w14:ligatures w14:val="standardContextual"/>
        </w:rPr>
        <w:t>منهجية التدريب</w:t>
      </w:r>
      <w:r>
        <w:rPr>
          <w:rFonts w:ascii="Sakkal Majalla" w:eastAsia="Aptos" w:hAnsi="Sakkal Majalla" w:hint="cs"/>
          <w:b/>
          <w:bCs/>
          <w:color w:val="168489"/>
          <w:kern w:val="2"/>
          <w:sz w:val="32"/>
          <w:szCs w:val="32"/>
          <w:rtl/>
          <w14:ligatures w14:val="standardContextual"/>
        </w:rPr>
        <w:t>:</w:t>
      </w:r>
    </w:p>
    <w:p w14:paraId="28C0E993" w14:textId="77777777" w:rsidR="00075354" w:rsidRPr="00075354" w:rsidRDefault="00075354" w:rsidP="00075354">
      <w:pPr>
        <w:spacing w:after="160" w:line="259" w:lineRule="auto"/>
        <w:rPr>
          <w:rFonts w:ascii="Sakkal Majalla" w:hAnsi="Sakkal Majalla"/>
          <w:color w:val="auto"/>
          <w:sz w:val="32"/>
          <w:szCs w:val="32"/>
          <w:rtl/>
          <w14:ligatures w14:val="standardContextual"/>
        </w:rPr>
      </w:pPr>
      <w:r w:rsidRPr="00075354">
        <w:rPr>
          <w:rFonts w:ascii="Sakkal Majalla" w:hAnsi="Sakkal Majalla"/>
          <w:color w:val="auto"/>
          <w:sz w:val="32"/>
          <w:szCs w:val="32"/>
          <w:rtl/>
          <w14:ligatures w14:val="standardContextual"/>
        </w:rPr>
        <w:t>تعتمد الدورة منهجية تدريبية تشاركية تُوازن بين التعلّم النظري والتطبيق العملي، وتشمل:</w:t>
      </w:r>
    </w:p>
    <w:p w14:paraId="0BCD685A" w14:textId="77777777" w:rsidR="00075354" w:rsidRPr="00075354" w:rsidRDefault="00075354" w:rsidP="00075354">
      <w:pPr>
        <w:spacing w:after="160" w:line="259" w:lineRule="auto"/>
        <w:rPr>
          <w:rFonts w:ascii="Sakkal Majalla" w:hAnsi="Sakkal Majalla"/>
          <w:color w:val="auto"/>
          <w:sz w:val="32"/>
          <w:szCs w:val="32"/>
          <w:rtl/>
          <w14:ligatures w14:val="standardContextual"/>
        </w:rPr>
      </w:pPr>
      <w:r w:rsidRPr="00075354">
        <w:rPr>
          <w:rFonts w:ascii="Sakkal Majalla" w:hAnsi="Sakkal Majalla" w:hint="cs"/>
          <w:color w:val="auto"/>
          <w:sz w:val="32"/>
          <w:szCs w:val="32"/>
          <w:rtl/>
          <w14:ligatures w14:val="standardContextual"/>
        </w:rPr>
        <w:t xml:space="preserve">- </w:t>
      </w:r>
      <w:r w:rsidRPr="00075354">
        <w:rPr>
          <w:rFonts w:ascii="Sakkal Majalla" w:hAnsi="Sakkal Majalla"/>
          <w:color w:val="auto"/>
          <w:sz w:val="32"/>
          <w:szCs w:val="32"/>
          <w:rtl/>
          <w14:ligatures w14:val="standardContextual"/>
        </w:rPr>
        <w:t>العرض والتقديم التفاعلي: تقديم المحتوى المعرفي بأسلوب تشاركي يُشجّع النقاش والمشاركة الفعّالة.</w:t>
      </w:r>
    </w:p>
    <w:p w14:paraId="6228E94C" w14:textId="77777777" w:rsidR="00075354" w:rsidRPr="00075354" w:rsidRDefault="00075354" w:rsidP="00075354">
      <w:pPr>
        <w:spacing w:after="160" w:line="259" w:lineRule="auto"/>
        <w:rPr>
          <w:rFonts w:ascii="Sakkal Majalla" w:hAnsi="Sakkal Majalla"/>
          <w:color w:val="auto"/>
          <w:sz w:val="32"/>
          <w:szCs w:val="32"/>
          <w:rtl/>
          <w14:ligatures w14:val="standardContextual"/>
        </w:rPr>
      </w:pPr>
      <w:r w:rsidRPr="00075354">
        <w:rPr>
          <w:rFonts w:ascii="Sakkal Majalla" w:hAnsi="Sakkal Majalla" w:hint="cs"/>
          <w:color w:val="auto"/>
          <w:sz w:val="32"/>
          <w:szCs w:val="32"/>
          <w:rtl/>
          <w14:ligatures w14:val="standardContextual"/>
        </w:rPr>
        <w:t xml:space="preserve">- </w:t>
      </w:r>
      <w:r w:rsidRPr="00075354">
        <w:rPr>
          <w:rFonts w:ascii="Sakkal Majalla" w:hAnsi="Sakkal Majalla"/>
          <w:color w:val="auto"/>
          <w:sz w:val="32"/>
          <w:szCs w:val="32"/>
          <w:rtl/>
          <w14:ligatures w14:val="standardContextual"/>
        </w:rPr>
        <w:t>جلسات العصف الذهني: استثارة تفكير المشاركين عبر أسئلة واقعية تربط المحتوى بالخبرات الشخصية.</w:t>
      </w:r>
    </w:p>
    <w:p w14:paraId="00638CCB" w14:textId="568AEB54" w:rsidR="00075354" w:rsidRPr="00075354" w:rsidRDefault="00075354" w:rsidP="00075354">
      <w:pPr>
        <w:spacing w:after="160" w:line="257" w:lineRule="auto"/>
        <w:jc w:val="left"/>
        <w:rPr>
          <w:rFonts w:ascii="Sakkal Majalla" w:eastAsia="Aptos" w:hAnsi="Sakkal Majalla"/>
          <w:b/>
          <w:bCs/>
          <w:color w:val="168489"/>
          <w:kern w:val="2"/>
          <w:sz w:val="32"/>
          <w:szCs w:val="32"/>
          <w14:ligatures w14:val="standardContextual"/>
        </w:rPr>
      </w:pPr>
      <w:r w:rsidRPr="00075354">
        <w:rPr>
          <w:rFonts w:ascii="Sakkal Majalla" w:hAnsi="Sakkal Majalla" w:hint="cs"/>
          <w:color w:val="auto"/>
          <w:sz w:val="32"/>
          <w:szCs w:val="32"/>
          <w:rtl/>
          <w14:ligatures w14:val="standardContextual"/>
        </w:rPr>
        <w:t xml:space="preserve">- </w:t>
      </w:r>
      <w:r w:rsidRPr="00075354">
        <w:rPr>
          <w:rFonts w:ascii="Sakkal Majalla" w:hAnsi="Sakkal Majalla"/>
          <w:color w:val="auto"/>
          <w:sz w:val="32"/>
          <w:szCs w:val="32"/>
          <w:rtl/>
          <w14:ligatures w14:val="standardContextual"/>
        </w:rPr>
        <w:t>الأنشطة التطبيقية الجماعية: ممارسة عملية من خلال تمارين تحاكي سيناريوهات واقعية كـ"من الفكرة إلى الخطة" و"محاكاة الأزمة"</w:t>
      </w:r>
    </w:p>
    <w:p w14:paraId="117AE573" w14:textId="1E81065A" w:rsidR="00075354" w:rsidRPr="00075354" w:rsidRDefault="00075354" w:rsidP="00075354">
      <w:pPr>
        <w:spacing w:after="160"/>
        <w:rPr>
          <w:rFonts w:ascii="Sakkal Majalla" w:eastAsia="Aptos" w:hAnsi="Sakkal Majalla"/>
          <w:b/>
          <w:bCs/>
          <w:color w:val="168489"/>
          <w:kern w:val="2"/>
          <w:sz w:val="32"/>
          <w:szCs w:val="32"/>
          <w14:ligatures w14:val="standardContextual"/>
        </w:rPr>
      </w:pPr>
      <w:r w:rsidRPr="00075354">
        <w:rPr>
          <w:rFonts w:ascii="Sakkal Majalla" w:eastAsia="Aptos" w:hAnsi="Sakkal Majalla"/>
          <w:b/>
          <w:bCs/>
          <w:color w:val="168489"/>
          <w:kern w:val="2"/>
          <w:sz w:val="32"/>
          <w:szCs w:val="32"/>
          <w:rtl/>
          <w14:ligatures w14:val="standardContextual"/>
        </w:rPr>
        <w:t xml:space="preserve"> نواتج التعلّم (سيكون المتدرب قادراً على)</w:t>
      </w:r>
    </w:p>
    <w:p w14:paraId="32C137C8" w14:textId="77777777" w:rsidR="00075354" w:rsidRPr="00075354" w:rsidRDefault="00075354" w:rsidP="00075354">
      <w:pPr>
        <w:spacing w:after="160"/>
        <w:rPr>
          <w:rFonts w:ascii="Sakkal Majalla" w:eastAsia="Times New Roman" w:hAnsi="Sakkal Majalla"/>
          <w:color w:val="C00000"/>
          <w:kern w:val="2"/>
          <w:sz w:val="32"/>
          <w:szCs w:val="32"/>
          <w14:ligatures w14:val="standardContextual"/>
        </w:rPr>
      </w:pPr>
      <w:r w:rsidRPr="00075354">
        <w:rPr>
          <w:rFonts w:ascii="Sakkal Majalla" w:eastAsia="Times New Roman" w:hAnsi="Sakkal Majalla"/>
          <w:color w:val="C00000"/>
          <w:kern w:val="2"/>
          <w:sz w:val="32"/>
          <w:szCs w:val="32"/>
          <w:rtl/>
          <w14:ligatures w14:val="standardContextual"/>
        </w:rPr>
        <w:t>1. المعارف</w:t>
      </w:r>
    </w:p>
    <w:p w14:paraId="6F27C400" w14:textId="77777777" w:rsidR="00075354" w:rsidRPr="00075354" w:rsidRDefault="00075354" w:rsidP="00075354">
      <w:pPr>
        <w:spacing w:after="160"/>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تعريف مفهوم المشاريع التطوعية وتمييز تصنيفاتها المختلفة وأثرها المجتمعي.</w:t>
      </w:r>
    </w:p>
    <w:p w14:paraId="63971AA6" w14:textId="77777777" w:rsidR="00075354" w:rsidRPr="00075354" w:rsidRDefault="00075354" w:rsidP="00075354">
      <w:pPr>
        <w:spacing w:after="160"/>
        <w:rPr>
          <w:rFonts w:ascii="Sakkal Majalla" w:eastAsia="Times New Roman" w:hAnsi="Sakkal Majalla"/>
          <w:color w:val="auto"/>
          <w:kern w:val="2"/>
          <w:sz w:val="32"/>
          <w:szCs w:val="32"/>
          <w:rtl/>
          <w14:ligatures w14:val="standardContextual"/>
        </w:rPr>
      </w:pPr>
      <w:r w:rsidRPr="00075354">
        <w:rPr>
          <w:rFonts w:ascii="Sakkal Majalla" w:eastAsia="Times New Roman" w:hAnsi="Sakkal Majalla"/>
          <w:color w:val="auto"/>
          <w:kern w:val="2"/>
          <w:sz w:val="32"/>
          <w:szCs w:val="32"/>
          <w:rtl/>
          <w14:ligatures w14:val="standardContextual"/>
        </w:rPr>
        <w:t>- توصيف مراحل دورة حياة المشروع التطوعي وتحديد مؤشرات النجاح في كل مرحلة.</w:t>
      </w:r>
    </w:p>
    <w:p w14:paraId="62530489" w14:textId="77A098BA" w:rsidR="00075354" w:rsidRPr="00075354" w:rsidRDefault="00075354" w:rsidP="00075354">
      <w:pPr>
        <w:spacing w:after="160"/>
        <w:rPr>
          <w:rFonts w:ascii="Sakkal Majalla" w:eastAsia="Times New Roman" w:hAnsi="Sakkal Majalla"/>
          <w:color w:val="auto"/>
          <w:kern w:val="2"/>
          <w:sz w:val="32"/>
          <w:szCs w:val="32"/>
          <w14:ligatures w14:val="standardContextual"/>
        </w:rPr>
      </w:pPr>
      <w:r w:rsidRPr="00075354">
        <w:rPr>
          <w:rFonts w:ascii="Sakkal Majalla" w:eastAsia="Times New Roman" w:hAnsi="Sakkal Majalla"/>
          <w:color w:val="auto"/>
          <w:kern w:val="2"/>
          <w:sz w:val="32"/>
          <w:szCs w:val="32"/>
          <w:rtl/>
          <w14:ligatures w14:val="standardContextual"/>
        </w:rPr>
        <w:t>- شرح مبادئ قيادة الفرق التطوعية وأساليب تحفيزها وإدارة التحديات داخلها.</w:t>
      </w:r>
    </w:p>
    <w:p w14:paraId="25E1F4A1" w14:textId="77777777" w:rsidR="00075354" w:rsidRPr="00075354" w:rsidRDefault="00075354" w:rsidP="00075354">
      <w:pPr>
        <w:spacing w:after="160"/>
        <w:rPr>
          <w:rFonts w:ascii="Sakkal Majalla" w:eastAsia="Times New Roman" w:hAnsi="Sakkal Majalla"/>
          <w:color w:val="auto"/>
          <w:kern w:val="2"/>
          <w:sz w:val="32"/>
          <w:szCs w:val="32"/>
          <w:rtl/>
          <w14:ligatures w14:val="standardContextual"/>
        </w:rPr>
      </w:pPr>
    </w:p>
    <w:p w14:paraId="68729DCD" w14:textId="77777777" w:rsidR="00075354" w:rsidRPr="00075354" w:rsidRDefault="00075354" w:rsidP="00075354">
      <w:pPr>
        <w:spacing w:after="160"/>
        <w:rPr>
          <w:rFonts w:ascii="Sakkal Majalla" w:eastAsia="Times New Roman" w:hAnsi="Sakkal Majalla"/>
          <w:color w:val="C00000"/>
          <w:kern w:val="2"/>
          <w:sz w:val="32"/>
          <w:szCs w:val="32"/>
          <w14:ligatures w14:val="standardContextual"/>
        </w:rPr>
      </w:pPr>
      <w:r w:rsidRPr="00075354">
        <w:rPr>
          <w:rFonts w:ascii="Sakkal Majalla" w:eastAsia="Times New Roman" w:hAnsi="Sakkal Majalla"/>
          <w:color w:val="C00000"/>
          <w:kern w:val="2"/>
          <w:sz w:val="32"/>
          <w:szCs w:val="32"/>
          <w:rtl/>
          <w14:ligatures w14:val="standardContextual"/>
        </w:rPr>
        <w:t>2. المهارات</w:t>
      </w:r>
    </w:p>
    <w:p w14:paraId="11586427" w14:textId="77777777" w:rsidR="00C15E98" w:rsidRPr="00C15E98" w:rsidRDefault="00C15E98" w:rsidP="00C15E98">
      <w:pPr>
        <w:spacing w:after="160"/>
        <w:rPr>
          <w:rFonts w:ascii="Sakkal Majalla" w:eastAsia="Times New Roman" w:hAnsi="Sakkal Majalla"/>
          <w:color w:val="auto"/>
          <w:kern w:val="2"/>
          <w:sz w:val="32"/>
          <w:szCs w:val="32"/>
          <w:rtl/>
          <w14:ligatures w14:val="standardContextual"/>
        </w:rPr>
      </w:pPr>
      <w:r w:rsidRPr="00C15E98">
        <w:rPr>
          <w:rFonts w:ascii="Sakkal Majalla" w:eastAsia="Times New Roman" w:hAnsi="Sakkal Majalla"/>
          <w:color w:val="auto"/>
          <w:kern w:val="2"/>
          <w:sz w:val="32"/>
          <w:szCs w:val="32"/>
          <w:rtl/>
          <w14:ligatures w14:val="standardContextual"/>
        </w:rPr>
        <w:t xml:space="preserve">- صياغة أهداف المشروع التطوعي وفق منهجية </w:t>
      </w:r>
      <w:r w:rsidRPr="00C15E98">
        <w:rPr>
          <w:rFonts w:ascii="Sakkal Majalla" w:eastAsia="Times New Roman" w:hAnsi="Sakkal Majalla"/>
          <w:color w:val="auto"/>
          <w:kern w:val="2"/>
          <w:sz w:val="32"/>
          <w:szCs w:val="32"/>
          <w14:ligatures w14:val="standardContextual"/>
        </w:rPr>
        <w:t>SMART</w:t>
      </w:r>
      <w:r w:rsidRPr="00C15E98">
        <w:rPr>
          <w:rFonts w:ascii="Sakkal Majalla" w:eastAsia="Times New Roman" w:hAnsi="Sakkal Majalla"/>
          <w:color w:val="auto"/>
          <w:kern w:val="2"/>
          <w:sz w:val="32"/>
          <w:szCs w:val="32"/>
          <w:rtl/>
          <w14:ligatures w14:val="standardContextual"/>
        </w:rPr>
        <w:t xml:space="preserve"> وبناء خطته التشغيلية وتوزيع المهام.</w:t>
      </w:r>
    </w:p>
    <w:p w14:paraId="0706DA2E" w14:textId="77777777" w:rsidR="00C15E98" w:rsidRPr="00C15E98" w:rsidRDefault="00C15E98" w:rsidP="00C15E98">
      <w:pPr>
        <w:spacing w:after="160"/>
        <w:rPr>
          <w:rFonts w:ascii="Sakkal Majalla" w:eastAsia="Times New Roman" w:hAnsi="Sakkal Majalla"/>
          <w:color w:val="auto"/>
          <w:kern w:val="2"/>
          <w:sz w:val="32"/>
          <w:szCs w:val="32"/>
          <w:rtl/>
          <w14:ligatures w14:val="standardContextual"/>
        </w:rPr>
      </w:pPr>
      <w:r w:rsidRPr="00C15E98">
        <w:rPr>
          <w:rFonts w:ascii="Sakkal Majalla" w:eastAsia="Times New Roman" w:hAnsi="Sakkal Majalla"/>
          <w:color w:val="auto"/>
          <w:kern w:val="2"/>
          <w:sz w:val="32"/>
          <w:szCs w:val="32"/>
          <w:rtl/>
          <w14:ligatures w14:val="standardContextual"/>
        </w:rPr>
        <w:t>- تحليل الأزمات والمشكلات التي قد تواجه المشاريع التطوعية واقتراح حلول عملية فورية وبعيدة المدى.</w:t>
      </w:r>
    </w:p>
    <w:p w14:paraId="5AC55BD5" w14:textId="3C15CC64" w:rsidR="00075354" w:rsidRDefault="00C15E98" w:rsidP="00C15E98">
      <w:pPr>
        <w:spacing w:after="160"/>
        <w:rPr>
          <w:rFonts w:ascii="Sakkal Majalla" w:eastAsia="Times New Roman" w:hAnsi="Sakkal Majalla"/>
          <w:color w:val="auto"/>
          <w:kern w:val="2"/>
          <w:sz w:val="32"/>
          <w:szCs w:val="32"/>
          <w:rtl/>
          <w14:ligatures w14:val="standardContextual"/>
        </w:rPr>
      </w:pPr>
      <w:r w:rsidRPr="00C15E98">
        <w:rPr>
          <w:rFonts w:ascii="Sakkal Majalla" w:eastAsia="Times New Roman" w:hAnsi="Sakkal Majalla"/>
          <w:color w:val="auto"/>
          <w:kern w:val="2"/>
          <w:sz w:val="32"/>
          <w:szCs w:val="32"/>
          <w:rtl/>
          <w14:ligatures w14:val="standardContextual"/>
        </w:rPr>
        <w:t>- تطبيق أدوات قياس الأثر وتقييم نتائج المشاريع التطوعية وتوثيقها بصورة منهجية.</w:t>
      </w:r>
    </w:p>
    <w:p w14:paraId="15C7AD5E" w14:textId="721691F4" w:rsidR="00C15E98" w:rsidRPr="00075354" w:rsidRDefault="00C15E98" w:rsidP="00C15E98">
      <w:pPr>
        <w:spacing w:after="160"/>
        <w:rPr>
          <w:rFonts w:ascii="Sakkal Majalla" w:eastAsia="Times New Roman" w:hAnsi="Sakkal Majalla"/>
          <w:color w:val="C00000"/>
          <w:kern w:val="2"/>
          <w:sz w:val="32"/>
          <w:szCs w:val="32"/>
          <w14:ligatures w14:val="standardContextual"/>
        </w:rPr>
      </w:pPr>
      <w:r>
        <w:rPr>
          <w:rFonts w:ascii="Sakkal Majalla" w:eastAsia="Times New Roman" w:hAnsi="Sakkal Majalla" w:hint="cs"/>
          <w:color w:val="C00000"/>
          <w:kern w:val="2"/>
          <w:sz w:val="32"/>
          <w:szCs w:val="32"/>
          <w:rtl/>
          <w14:ligatures w14:val="standardContextual"/>
        </w:rPr>
        <w:t>3</w:t>
      </w:r>
      <w:r w:rsidRPr="00075354">
        <w:rPr>
          <w:rFonts w:ascii="Sakkal Majalla" w:eastAsia="Times New Roman" w:hAnsi="Sakkal Majalla"/>
          <w:color w:val="C00000"/>
          <w:kern w:val="2"/>
          <w:sz w:val="32"/>
          <w:szCs w:val="32"/>
          <w:rtl/>
          <w14:ligatures w14:val="standardContextual"/>
        </w:rPr>
        <w:t xml:space="preserve">. </w:t>
      </w:r>
      <w:r>
        <w:rPr>
          <w:rFonts w:ascii="Sakkal Majalla" w:eastAsia="Times New Roman" w:hAnsi="Sakkal Majalla" w:hint="cs"/>
          <w:color w:val="C00000"/>
          <w:kern w:val="2"/>
          <w:sz w:val="32"/>
          <w:szCs w:val="32"/>
          <w:rtl/>
          <w14:ligatures w14:val="standardContextual"/>
        </w:rPr>
        <w:t>الكفايات</w:t>
      </w:r>
    </w:p>
    <w:p w14:paraId="310FA878" w14:textId="77777777" w:rsidR="00C15E98" w:rsidRPr="00C15E98" w:rsidRDefault="00C15E98" w:rsidP="00C15E98">
      <w:pPr>
        <w:spacing w:after="160"/>
        <w:rPr>
          <w:rFonts w:ascii="Sakkal Majalla" w:eastAsia="Times New Roman" w:hAnsi="Sakkal Majalla"/>
          <w:color w:val="auto"/>
          <w:kern w:val="2"/>
          <w:sz w:val="32"/>
          <w:szCs w:val="32"/>
          <w:rtl/>
          <w14:ligatures w14:val="standardContextual"/>
        </w:rPr>
      </w:pPr>
      <w:r w:rsidRPr="00C15E98">
        <w:rPr>
          <w:rFonts w:ascii="Sakkal Majalla" w:eastAsia="Times New Roman" w:hAnsi="Sakkal Majalla"/>
          <w:color w:val="auto"/>
          <w:kern w:val="2"/>
          <w:sz w:val="32"/>
          <w:szCs w:val="32"/>
          <w:rtl/>
          <w14:ligatures w14:val="standardContextual"/>
        </w:rPr>
        <w:t>- إدارة فريق تطوعي متنوع بفاعلية واحترافية مع ضمان التناغم والإنتاجية داخل بيئة العمل.</w:t>
      </w:r>
    </w:p>
    <w:p w14:paraId="2CF318BD" w14:textId="40BECDC6" w:rsidR="00C15E98" w:rsidRPr="00075354" w:rsidRDefault="00C15E98" w:rsidP="00C15E98">
      <w:pPr>
        <w:spacing w:after="160"/>
        <w:rPr>
          <w:rFonts w:ascii="Sakkal Majalla" w:eastAsia="Times New Roman" w:hAnsi="Sakkal Majalla"/>
          <w:color w:val="auto"/>
          <w:kern w:val="2"/>
          <w:sz w:val="32"/>
          <w:szCs w:val="32"/>
          <w14:ligatures w14:val="standardContextual"/>
        </w:rPr>
      </w:pPr>
      <w:r w:rsidRPr="00C15E98">
        <w:rPr>
          <w:rFonts w:ascii="Sakkal Majalla" w:eastAsia="Times New Roman" w:hAnsi="Sakkal Majalla"/>
          <w:color w:val="auto"/>
          <w:kern w:val="2"/>
          <w:sz w:val="32"/>
          <w:szCs w:val="32"/>
          <w:rtl/>
          <w14:ligatures w14:val="standardContextual"/>
        </w:rPr>
        <w:t>- بناء استراتيجية متكاملة لاستدامة المشروع التطوعي وتطويره وتوسيع أثره المجتمعي</w:t>
      </w:r>
    </w:p>
    <w:p w14:paraId="1AC6E800" w14:textId="77777777" w:rsidR="00075354" w:rsidRPr="00075354" w:rsidRDefault="00075354" w:rsidP="00075354">
      <w:pPr>
        <w:spacing w:after="160" w:line="259" w:lineRule="auto"/>
        <w:jc w:val="left"/>
        <w:rPr>
          <w:rFonts w:ascii="Adobe Arabic" w:hAnsi="Adobe Arabic" w:cs="Adobe Arabic"/>
          <w:b/>
          <w:bCs/>
          <w:color w:val="168489"/>
          <w:sz w:val="44"/>
          <w:szCs w:val="48"/>
          <w:rtl/>
        </w:rPr>
      </w:pPr>
      <w:r w:rsidRPr="00075354">
        <w:rPr>
          <w:rFonts w:ascii="Adobe Arabic" w:hAnsi="Adobe Arabic" w:cs="Adobe Arabic"/>
          <w:b/>
          <w:bCs/>
          <w:noProof/>
          <w:color w:val="168489"/>
          <w:sz w:val="44"/>
          <w:szCs w:val="48"/>
        </w:rPr>
        <w:drawing>
          <wp:anchor distT="0" distB="0" distL="114300" distR="114300" simplePos="0" relativeHeight="252862464" behindDoc="0" locked="0" layoutInCell="1" allowOverlap="1" wp14:anchorId="21507AEB" wp14:editId="27885008">
            <wp:simplePos x="0" y="0"/>
            <wp:positionH relativeFrom="margin">
              <wp:posOffset>5173181</wp:posOffset>
            </wp:positionH>
            <wp:positionV relativeFrom="paragraph">
              <wp:posOffset>234</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r w:rsidRPr="00075354">
        <w:rPr>
          <w:rFonts w:ascii="Adobe Arabic" w:hAnsi="Adobe Arabic" w:cs="Adobe Arabic" w:hint="cs"/>
          <w:b/>
          <w:bCs/>
          <w:color w:val="168489"/>
          <w:sz w:val="44"/>
          <w:szCs w:val="48"/>
          <w:rtl/>
        </w:rPr>
        <w:t xml:space="preserve"> مدة الدورة:</w:t>
      </w:r>
    </w:p>
    <w:p w14:paraId="5BBEFC43" w14:textId="77777777" w:rsidR="00075354" w:rsidRPr="00075354" w:rsidRDefault="00075354" w:rsidP="00075354">
      <w:pPr>
        <w:shd w:val="clear" w:color="auto" w:fill="F2F2F2" w:themeFill="background1" w:themeFillShade="F2"/>
        <w:spacing w:line="240" w:lineRule="auto"/>
        <w:jc w:val="center"/>
        <w:rPr>
          <w:rFonts w:ascii="Adobe Arabic" w:hAnsi="Adobe Arabic" w:cs="Adobe Arabic"/>
          <w:color w:val="auto"/>
          <w:sz w:val="36"/>
          <w:szCs w:val="36"/>
        </w:rPr>
      </w:pPr>
      <w:r w:rsidRPr="00075354">
        <w:rPr>
          <w:rFonts w:ascii="Adobe Arabic" w:hAnsi="Adobe Arabic" w:cs="Adobe Arabic" w:hint="cs"/>
          <w:b/>
          <w:color w:val="auto"/>
          <w:sz w:val="36"/>
          <w:szCs w:val="36"/>
          <w:rtl/>
        </w:rPr>
        <w:t>يوم واحد</w:t>
      </w:r>
      <w:r w:rsidRPr="00075354">
        <w:rPr>
          <w:rFonts w:ascii="Adobe Arabic" w:hAnsi="Adobe Arabic" w:cs="Adobe Arabic"/>
          <w:b/>
          <w:color w:val="auto"/>
          <w:sz w:val="36"/>
          <w:szCs w:val="36"/>
          <w:rtl/>
        </w:rPr>
        <w:t xml:space="preserve"> – </w:t>
      </w:r>
      <w:r w:rsidRPr="00075354">
        <w:rPr>
          <w:rFonts w:ascii="Adobe Arabic" w:hAnsi="Adobe Arabic" w:cs="Adobe Arabic" w:hint="cs"/>
          <w:b/>
          <w:color w:val="auto"/>
          <w:sz w:val="36"/>
          <w:szCs w:val="36"/>
          <w:rtl/>
        </w:rPr>
        <w:t>5</w:t>
      </w:r>
      <w:r w:rsidRPr="00075354">
        <w:rPr>
          <w:rFonts w:ascii="Adobe Arabic" w:hAnsi="Adobe Arabic" w:cs="Adobe Arabic"/>
          <w:b/>
          <w:color w:val="auto"/>
          <w:sz w:val="36"/>
          <w:szCs w:val="36"/>
          <w:rtl/>
        </w:rPr>
        <w:t xml:space="preserve"> ساع</w:t>
      </w:r>
      <w:r w:rsidRPr="00075354">
        <w:rPr>
          <w:rFonts w:ascii="Adobe Arabic" w:hAnsi="Adobe Arabic" w:cs="Adobe Arabic" w:hint="cs"/>
          <w:b/>
          <w:color w:val="auto"/>
          <w:sz w:val="36"/>
          <w:szCs w:val="36"/>
          <w:rtl/>
        </w:rPr>
        <w:t>ات</w:t>
      </w:r>
      <w:r w:rsidRPr="00075354">
        <w:rPr>
          <w:rFonts w:ascii="Adobe Arabic" w:hAnsi="Adobe Arabic" w:cs="Adobe Arabic"/>
          <w:b/>
          <w:color w:val="auto"/>
          <w:sz w:val="36"/>
          <w:szCs w:val="36"/>
          <w:rtl/>
        </w:rPr>
        <w:t xml:space="preserve"> تدريبية</w:t>
      </w:r>
    </w:p>
    <w:bookmarkEnd w:id="1"/>
    <w:p w14:paraId="576E242B" w14:textId="188C42E0" w:rsidR="00BE0014" w:rsidRDefault="00E47D5B" w:rsidP="00075354">
      <w:pPr>
        <w:pageBreakBefore/>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3DF1BF52" wp14:editId="7E45849A">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3DF1BF52"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GXdH1vrAgAAvwkAAA4A&#10;AAAAAAAAAAAAAAAALgIAAGRycy9lMm9Eb2MueG1sUEsBAi0AFAAGAAgAAAAhAE0TbfXdAAAABAEA&#10;AA8AAAAAAAAAAAAAAAAARQUAAGRycy9kb3ducmV2LnhtbFBLBQYAAAAABAAEAPMAAABPBgAAAAA=&#10;">
                <v:rect id="Rectangle 2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52F55731" w14:textId="77777777" w:rsidR="0042208F" w:rsidRPr="001B17CB" w:rsidRDefault="0042208F" w:rsidP="0042208F">
      <w:pPr>
        <w:rPr>
          <w:rtl/>
        </w:rPr>
      </w:pPr>
      <w:r w:rsidRPr="001B17CB">
        <w:rPr>
          <w:rtl/>
        </w:rPr>
        <w:t>السلام عليكم ورحمة الله وبركاته</w:t>
      </w:r>
      <w:r>
        <w:rPr>
          <w:rFonts w:hint="cs"/>
          <w:rtl/>
        </w:rPr>
        <w:t>.</w:t>
      </w:r>
    </w:p>
    <w:p w14:paraId="291EDD20" w14:textId="77777777" w:rsidR="0042208F" w:rsidRPr="001B17CB" w:rsidRDefault="0042208F" w:rsidP="0042208F">
      <w:pPr>
        <w:rPr>
          <w:rtl/>
        </w:rPr>
      </w:pPr>
      <w:r w:rsidRPr="001B17CB">
        <w:rPr>
          <w:rtl/>
        </w:rPr>
        <w:t>أرحب بكم جميعاً في دورة "إدارة المشاريع التطوعيّة"، وأشكركم على حضوركم والتزامكم بتطوير مهاراتكم في هذا المجال الحيوي.</w:t>
      </w:r>
    </w:p>
    <w:p w14:paraId="2015E4CD" w14:textId="77777777" w:rsidR="0042208F" w:rsidRPr="001B17CB" w:rsidRDefault="0042208F" w:rsidP="0042208F">
      <w:pPr>
        <w:rPr>
          <w:rtl/>
        </w:rPr>
      </w:pPr>
      <w:hyperlink r:id="rId20">
        <w:r>
          <w:rPr>
            <w:rStyle w:val="Hyperlink"/>
          </w:rPr>
          <w:t>العمل التطوعي</w:t>
        </w:r>
      </w:hyperlink>
      <w:r>
        <w:t xml:space="preserve"> ليس مجرد بذل للوقت والجهد، بل هو استثمار في بناء المجتمعات وتنميتها. وكما قال المهاتما غاندي: "أفضل طريقة لإيجاد نفسك هي أن تفقدها في خدمة الآخرين." من هنا تأتي أهمية تعلّم أصول إدارة المشاريع التطوعية، لنضمن تحقيق أقصى أثر ممكن لهذه الجهود النبيلة.</w:t>
      </w:r>
    </w:p>
    <w:p w14:paraId="02F74D97" w14:textId="77777777" w:rsidR="0042208F" w:rsidRPr="001B17CB" w:rsidRDefault="0042208F" w:rsidP="0042208F">
      <w:pPr>
        <w:rPr>
          <w:rtl/>
        </w:rPr>
      </w:pPr>
      <w:r>
        <w:t xml:space="preserve">في عالم اليوم، لم يعد </w:t>
      </w:r>
      <w:hyperlink r:id="rId21">
        <w:r>
          <w:rPr>
            <w:rStyle w:val="Hyperlink"/>
          </w:rPr>
          <w:t>العمل التطوعي</w:t>
        </w:r>
      </w:hyperlink>
      <w:r>
        <w:t xml:space="preserve"> مجرد مبادرات عفوية، بل أصبح علماً له أصوله وأدواته ومنهجياته. تشير الإحصاءات العالمية إلى أن المشاريع التطوعية التي تُدار باحترافية تحقق نتائج تفوق بثلاثة أضعاف تلك التي تفتقر للتخطيط والإدارة المنهجية.</w:t>
      </w:r>
    </w:p>
    <w:p w14:paraId="64684769" w14:textId="77777777" w:rsidR="0042208F" w:rsidRPr="001B17CB" w:rsidRDefault="0042208F" w:rsidP="0042208F">
      <w:pPr>
        <w:rPr>
          <w:rtl/>
        </w:rPr>
      </w:pPr>
      <w:r w:rsidRPr="001B17CB">
        <w:rPr>
          <w:rtl/>
        </w:rPr>
        <w:t>خلال هذه الدورة، سنتناول معاً الأسس العلمية والعملية لإدارة المشاريع التطوعية، بدءاً من مرحلة التخطيط والتصميم، مروراً بالتنفيذ والمتابعة، وصولاً إلى التقييم وقياس الأثر. سنتعلم كيف نحوّل الأفكار الملهمة إلى مشاريع ناجحة تحدث فرقاً حقيقياً في حياة المستفيدين وتترك بصمة إيجابية في المجتمع.</w:t>
      </w:r>
    </w:p>
    <w:p w14:paraId="0F8871C6" w14:textId="77777777" w:rsidR="0042208F" w:rsidRPr="001B17CB" w:rsidRDefault="0042208F" w:rsidP="0042208F">
      <w:pPr>
        <w:rPr>
          <w:rtl/>
        </w:rPr>
      </w:pPr>
      <w:r>
        <w:t xml:space="preserve">إن وجودكم هنا اليوم يعكس إيمانكم بأهمية </w:t>
      </w:r>
      <w:hyperlink r:id="rId22">
        <w:r>
          <w:rPr>
            <w:rStyle w:val="Hyperlink"/>
          </w:rPr>
          <w:t>العمل التطوعي</w:t>
        </w:r>
      </w:hyperlink>
      <w:r>
        <w:t xml:space="preserve"> المنظّم ورغبتكم في الارتقاء بمستوى مشاريعكم وأثرها. كلي ثقة بأن كل واحد منكم سيضيف بخبراته وأفكاره إلى هذه الرحلة التعليمية المشتركة.</w:t>
      </w:r>
    </w:p>
    <w:p w14:paraId="20F4DC2B" w14:textId="1B627B0A" w:rsidR="00E72206" w:rsidRPr="0042208F" w:rsidRDefault="0042208F" w:rsidP="0042208F">
      <w:r w:rsidRPr="001B17CB">
        <w:rPr>
          <w:rtl/>
        </w:rPr>
        <w:t>دعونا ننطلق معاً في رحلة تعلّم ممتعة ومثمرة، لنكون قادة تغيير حقيقيين في مجتمعاتنا من خلال مشاريع تطوعية مبتكرة ومستدامة.</w:t>
      </w:r>
      <w:r>
        <w:rPr>
          <w:rFonts w:hint="cs"/>
          <w:rtl/>
        </w:rPr>
        <w:t xml:space="preserve"> </w:t>
      </w:r>
      <w:r w:rsidRPr="001B17CB">
        <w:rPr>
          <w:rtl/>
        </w:rPr>
        <w:t>أهلاً بكم مرة أخرى، ودعونا نبدأ بالتعرف على بعضنا البعض من خلال نشاط تعارف تفاعلي.</w:t>
      </w:r>
    </w:p>
    <w:p w14:paraId="503D3CE8" w14:textId="0665ACE8" w:rsidR="00BE0014" w:rsidRPr="0042208F" w:rsidRDefault="00E72206" w:rsidP="0042208F">
      <w:pPr>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4BFD03A7" wp14:editId="4481F350">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14:paraId="03214876" w14:textId="77777777" w:rsidR="00B4310C" w:rsidRDefault="007D339B" w:rsidP="00E72206">
      <w:pPr>
        <w:pageBreakBefore/>
        <w:rPr>
          <w:rtl/>
        </w:rPr>
      </w:pPr>
      <w:r w:rsidRPr="0090459D">
        <w:rPr>
          <w:noProof/>
          <w:lang w:bidi="ar-SY"/>
        </w:rPr>
        <w:lastRenderedPageBreak/>
        <mc:AlternateContent>
          <mc:Choice Requires="wpg">
            <w:drawing>
              <wp:inline distT="0" distB="0" distL="0" distR="0" wp14:anchorId="771382B0" wp14:editId="42898CE1">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71382B0"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2EE577FD" w14:textId="7B6C8F56"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024081">
        <w:rPr>
          <w:rFonts w:cs="GE Dinar Two Medium" w:hint="cs"/>
          <w:color w:val="C00000"/>
          <w:sz w:val="32"/>
          <w:szCs w:val="36"/>
          <w:rtl/>
        </w:rPr>
        <w:t>ت</w:t>
      </w:r>
      <w:r w:rsidRPr="006F3DEE">
        <w:rPr>
          <w:rFonts w:cs="GE Dinar Two Medium" w:hint="cs"/>
          <w:color w:val="C00000"/>
          <w:sz w:val="32"/>
          <w:szCs w:val="36"/>
          <w:rtl/>
        </w:rPr>
        <w:t>درب:</w:t>
      </w:r>
    </w:p>
    <w:p w14:paraId="3438E354" w14:textId="17F3430E" w:rsidR="007D339B" w:rsidRPr="007D339B" w:rsidRDefault="00024081" w:rsidP="007D339B">
      <w:pPr>
        <w:pStyle w:val="ad"/>
      </w:pPr>
      <w:r w:rsidRPr="00024081">
        <w:rPr>
          <w:rtl/>
        </w:rPr>
        <w:t>نشكر لكم حضوركم في هذا البرنامج التدريبي الذي تسعى من خلاله إلى اكتساب مهارات ومعارف جديدة وحرصاً على تحقيق الهدف من التدريب فإننا نذكركم أخي الكريم بما يلي</w:t>
      </w:r>
      <w:r w:rsidR="007D339B" w:rsidRPr="007D339B">
        <w:rPr>
          <w:rtl/>
        </w:rPr>
        <w:t>:</w:t>
      </w:r>
    </w:p>
    <w:p w14:paraId="39DEB096" w14:textId="77777777" w:rsidR="00024081" w:rsidRPr="00024081" w:rsidRDefault="00024081" w:rsidP="00024081">
      <w:pPr>
        <w:pStyle w:val="a5"/>
        <w:numPr>
          <w:ilvl w:val="0"/>
          <w:numId w:val="3"/>
        </w:numPr>
        <w:spacing w:line="360" w:lineRule="auto"/>
        <w:jc w:val="both"/>
        <w:rPr>
          <w:rFonts w:ascii="Adobe Arabic" w:hAnsi="Adobe Arabic" w:cs="Adobe Arabic"/>
          <w:color w:val="002060"/>
          <w:sz w:val="36"/>
          <w:szCs w:val="36"/>
          <w:rtl/>
        </w:rPr>
      </w:pPr>
      <w:r w:rsidRPr="00024081">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14:paraId="2F29301A" w14:textId="7F6DE5E0" w:rsidR="00024081" w:rsidRPr="00024081" w:rsidRDefault="00024081" w:rsidP="00024081">
      <w:pPr>
        <w:pStyle w:val="a5"/>
        <w:numPr>
          <w:ilvl w:val="0"/>
          <w:numId w:val="3"/>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31EE5FCB" wp14:editId="3618CDAB">
            <wp:simplePos x="0" y="0"/>
            <wp:positionH relativeFrom="margin">
              <wp:align>left</wp:align>
            </wp:positionH>
            <wp:positionV relativeFrom="paragraph">
              <wp:posOffset>5715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4081">
        <w:rPr>
          <w:rFonts w:ascii="Adobe Arabic" w:hAnsi="Adobe Arabic" w:cs="Adobe Arabic"/>
          <w:color w:val="002060"/>
          <w:sz w:val="36"/>
          <w:szCs w:val="36"/>
          <w:rtl/>
        </w:rPr>
        <w:t>العمل ضمن أفراد المجموعة في التمارين الجماعية.</w:t>
      </w:r>
    </w:p>
    <w:p w14:paraId="5A272578" w14:textId="642E9671" w:rsidR="00024081" w:rsidRPr="00024081" w:rsidRDefault="00024081" w:rsidP="00024081">
      <w:pPr>
        <w:pStyle w:val="a5"/>
        <w:numPr>
          <w:ilvl w:val="0"/>
          <w:numId w:val="3"/>
        </w:numPr>
        <w:spacing w:line="360" w:lineRule="auto"/>
        <w:jc w:val="both"/>
        <w:rPr>
          <w:rFonts w:ascii="Adobe Arabic" w:hAnsi="Adobe Arabic" w:cs="Adobe Arabic"/>
          <w:color w:val="002060"/>
          <w:sz w:val="36"/>
          <w:szCs w:val="36"/>
          <w:rtl/>
        </w:rPr>
      </w:pPr>
      <w:r w:rsidRPr="00024081">
        <w:rPr>
          <w:rFonts w:ascii="Adobe Arabic" w:hAnsi="Adobe Arabic" w:cs="Adobe Arabic"/>
          <w:color w:val="002060"/>
          <w:sz w:val="36"/>
          <w:szCs w:val="36"/>
          <w:rtl/>
        </w:rPr>
        <w:t>من حق أي متدرب أن يساهم بطرح فكرته أو رأيه.</w:t>
      </w:r>
    </w:p>
    <w:p w14:paraId="2AD54622" w14:textId="59B96FBD" w:rsidR="00024081" w:rsidRPr="00024081" w:rsidRDefault="00024081" w:rsidP="00024081">
      <w:pPr>
        <w:pStyle w:val="a5"/>
        <w:numPr>
          <w:ilvl w:val="0"/>
          <w:numId w:val="3"/>
        </w:numPr>
        <w:spacing w:line="360" w:lineRule="auto"/>
        <w:jc w:val="both"/>
        <w:rPr>
          <w:rFonts w:ascii="Adobe Arabic" w:hAnsi="Adobe Arabic" w:cs="Adobe Arabic"/>
          <w:color w:val="002060"/>
          <w:sz w:val="36"/>
          <w:szCs w:val="36"/>
          <w:rtl/>
        </w:rPr>
      </w:pPr>
      <w:r w:rsidRPr="00024081">
        <w:rPr>
          <w:rFonts w:ascii="Adobe Arabic" w:hAnsi="Adobe Arabic" w:cs="Adobe Arabic"/>
          <w:color w:val="002060"/>
          <w:sz w:val="36"/>
          <w:szCs w:val="36"/>
          <w:rtl/>
        </w:rPr>
        <w:t>لا تقاطع أحد عند عرض فكرته أو رأيه.</w:t>
      </w:r>
    </w:p>
    <w:p w14:paraId="52F06283" w14:textId="77777777" w:rsidR="00024081" w:rsidRPr="00024081" w:rsidRDefault="00024081" w:rsidP="00024081">
      <w:pPr>
        <w:pStyle w:val="a5"/>
        <w:numPr>
          <w:ilvl w:val="0"/>
          <w:numId w:val="3"/>
        </w:numPr>
        <w:spacing w:line="360" w:lineRule="auto"/>
        <w:jc w:val="both"/>
        <w:rPr>
          <w:rFonts w:ascii="Adobe Arabic" w:hAnsi="Adobe Arabic" w:cs="Adobe Arabic"/>
          <w:color w:val="002060"/>
          <w:sz w:val="36"/>
          <w:szCs w:val="36"/>
          <w:rtl/>
        </w:rPr>
      </w:pPr>
      <w:r w:rsidRPr="00024081">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14:paraId="6B002576" w14:textId="36D8F1B1" w:rsidR="00024081" w:rsidRPr="00024081" w:rsidRDefault="00024081" w:rsidP="00024081">
      <w:pPr>
        <w:pStyle w:val="a5"/>
        <w:numPr>
          <w:ilvl w:val="0"/>
          <w:numId w:val="3"/>
        </w:numPr>
        <w:spacing w:line="360" w:lineRule="auto"/>
        <w:jc w:val="both"/>
        <w:rPr>
          <w:rFonts w:ascii="Adobe Arabic" w:hAnsi="Adobe Arabic" w:cs="Adobe Arabic"/>
          <w:color w:val="002060"/>
          <w:sz w:val="36"/>
          <w:szCs w:val="36"/>
          <w:rtl/>
        </w:rPr>
      </w:pPr>
      <w:r w:rsidRPr="00024081">
        <w:rPr>
          <w:rFonts w:ascii="Adobe Arabic" w:hAnsi="Adobe Arabic" w:cs="Adobe Arabic"/>
          <w:color w:val="002060"/>
          <w:sz w:val="36"/>
          <w:szCs w:val="36"/>
          <w:rtl/>
        </w:rPr>
        <w:t>الحضور في الوقت المحدد للبرنامج من عوامل نجاحه.</w:t>
      </w:r>
    </w:p>
    <w:p w14:paraId="7FAA12F4" w14:textId="4311234D" w:rsidR="00024081" w:rsidRPr="00024081" w:rsidRDefault="00024081" w:rsidP="00024081">
      <w:pPr>
        <w:pStyle w:val="a5"/>
        <w:numPr>
          <w:ilvl w:val="0"/>
          <w:numId w:val="3"/>
        </w:numPr>
        <w:spacing w:line="360" w:lineRule="auto"/>
        <w:jc w:val="both"/>
        <w:rPr>
          <w:rFonts w:ascii="Adobe Arabic" w:hAnsi="Adobe Arabic" w:cs="Adobe Arabic"/>
          <w:color w:val="002060"/>
          <w:sz w:val="36"/>
          <w:szCs w:val="36"/>
          <w:rtl/>
        </w:rPr>
      </w:pPr>
      <w:r w:rsidRPr="00024081">
        <w:rPr>
          <w:rFonts w:ascii="Adobe Arabic" w:hAnsi="Adobe Arabic" w:cs="Adobe Arabic"/>
          <w:color w:val="002060"/>
          <w:sz w:val="36"/>
          <w:szCs w:val="36"/>
          <w:rtl/>
        </w:rPr>
        <w:t xml:space="preserve">التركيز على التدريب وتجنب معوقات التركيز كالجوال وغيره. </w:t>
      </w:r>
    </w:p>
    <w:p w14:paraId="643BB4D7" w14:textId="782A077B" w:rsidR="007D339B" w:rsidRPr="00024081" w:rsidRDefault="00024081" w:rsidP="00024081">
      <w:pPr>
        <w:pStyle w:val="a5"/>
        <w:numPr>
          <w:ilvl w:val="0"/>
          <w:numId w:val="3"/>
        </w:numPr>
        <w:spacing w:line="360" w:lineRule="auto"/>
        <w:jc w:val="both"/>
        <w:rPr>
          <w:rFonts w:ascii="Adobe Arabic" w:hAnsi="Adobe Arabic" w:cs="Adobe Arabic"/>
          <w:color w:val="002060"/>
          <w:sz w:val="36"/>
          <w:szCs w:val="36"/>
        </w:rPr>
      </w:pPr>
      <w:r w:rsidRPr="00024081">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024081">
        <w:rPr>
          <w:rFonts w:ascii="Adobe Arabic" w:hAnsi="Adobe Arabic" w:cs="Adobe Arabic"/>
          <w:color w:val="002060"/>
          <w:sz w:val="36"/>
          <w:szCs w:val="36"/>
          <w:rtl/>
        </w:rPr>
        <w:t>.</w:t>
      </w:r>
    </w:p>
    <w:p w14:paraId="619579FD" w14:textId="77777777" w:rsidR="00DD10BF" w:rsidRDefault="00B4310C" w:rsidP="00B4310C">
      <w:pPr>
        <w:bidi w:val="0"/>
        <w:spacing w:after="160" w:line="259" w:lineRule="auto"/>
        <w:jc w:val="right"/>
      </w:pPr>
      <w:r>
        <w:rPr>
          <w:rtl/>
        </w:rPr>
        <w:br w:type="page"/>
      </w:r>
    </w:p>
    <w:p w14:paraId="3E75CF9A" w14:textId="77777777"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73BEBE31" wp14:editId="77935A2E">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73BEBE31"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42CC8447" w14:textId="77777777" w:rsidR="00E42DAD" w:rsidRDefault="00E42DAD" w:rsidP="00DD10BF">
      <w:pPr>
        <w:spacing w:after="160" w:line="259" w:lineRule="auto"/>
        <w:jc w:val="center"/>
      </w:pPr>
    </w:p>
    <w:p w14:paraId="3AFB6532"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334C69DC" w14:textId="77777777" w:rsidTr="00835331">
        <w:trPr>
          <w:trHeight w:val="1962"/>
          <w:jc w:val="right"/>
        </w:trPr>
        <w:tc>
          <w:tcPr>
            <w:tcW w:w="3145" w:type="dxa"/>
            <w:tcBorders>
              <w:bottom w:val="single" w:sz="18" w:space="0" w:color="168489"/>
            </w:tcBorders>
            <w:vAlign w:val="center"/>
          </w:tcPr>
          <w:p w14:paraId="5965FAF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385AB538"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AE7021C"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AF784A1" wp14:editId="34A80050">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6"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5B489AB3"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0B63BD84"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0C6A276E"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5F775C75"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0122E8DF"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C20BF3A" wp14:editId="7F54D674">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8"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B3459D1" w14:textId="77777777" w:rsidTr="00835331">
        <w:trPr>
          <w:trHeight w:val="2370"/>
          <w:jc w:val="right"/>
        </w:trPr>
        <w:tc>
          <w:tcPr>
            <w:tcW w:w="3145" w:type="dxa"/>
            <w:tcBorders>
              <w:top w:val="single" w:sz="18" w:space="0" w:color="168489"/>
              <w:bottom w:val="single" w:sz="18" w:space="0" w:color="168489"/>
            </w:tcBorders>
            <w:vAlign w:val="center"/>
          </w:tcPr>
          <w:p w14:paraId="1585F544"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4F1EF699"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1E73950"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4B41DCB" wp14:editId="3CE7E61D">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0"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E8E9F9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08DECB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FBF793A"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1F9AA839"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773B9A2" wp14:editId="1DA54030">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2"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7C9D8655" w14:textId="77777777" w:rsidTr="00835331">
        <w:trPr>
          <w:trHeight w:val="2199"/>
          <w:jc w:val="right"/>
        </w:trPr>
        <w:tc>
          <w:tcPr>
            <w:tcW w:w="3145" w:type="dxa"/>
            <w:tcBorders>
              <w:top w:val="single" w:sz="18" w:space="0" w:color="168489"/>
              <w:bottom w:val="single" w:sz="18" w:space="0" w:color="168489"/>
            </w:tcBorders>
            <w:vAlign w:val="center"/>
          </w:tcPr>
          <w:p w14:paraId="726668DC"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5DD1BA21"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51DE67B8"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79C3E16" wp14:editId="7006CB39">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4"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5C3DCE9D"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A2C55E5"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21E80B82"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5E0E417B"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63F301E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AF45DD" wp14:editId="12180861">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52946313" w14:textId="77777777" w:rsidTr="00835331">
        <w:trPr>
          <w:trHeight w:val="2370"/>
          <w:jc w:val="right"/>
        </w:trPr>
        <w:tc>
          <w:tcPr>
            <w:tcW w:w="3145" w:type="dxa"/>
            <w:tcBorders>
              <w:top w:val="single" w:sz="18" w:space="0" w:color="168489"/>
            </w:tcBorders>
            <w:vAlign w:val="center"/>
          </w:tcPr>
          <w:p w14:paraId="423775A5"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64A92410"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47D973F2"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F062397" wp14:editId="69903417">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8"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41E79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075ECCE0"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5AE65D41"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C2B4732" wp14:editId="03573823">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0"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21A9AF4A" w14:textId="77777777" w:rsidR="00DD10BF" w:rsidRDefault="00DD10BF" w:rsidP="00DD10BF">
      <w:pPr>
        <w:bidi w:val="0"/>
        <w:spacing w:after="160" w:line="259" w:lineRule="auto"/>
        <w:jc w:val="right"/>
        <w:rPr>
          <w:rtl/>
        </w:rPr>
      </w:pPr>
    </w:p>
    <w:p w14:paraId="05B66621" w14:textId="77777777" w:rsidR="00935C0E" w:rsidRDefault="00935C0E" w:rsidP="00935C0E">
      <w:pPr>
        <w:bidi w:val="0"/>
        <w:jc w:val="center"/>
      </w:pPr>
    </w:p>
    <w:p w14:paraId="4178B4F6" w14:textId="77777777" w:rsidR="00935C0E" w:rsidRPr="009F34C6" w:rsidRDefault="00935C0E" w:rsidP="009F34C6">
      <w:pPr>
        <w:bidi w:val="0"/>
        <w:spacing w:after="160" w:line="259" w:lineRule="auto"/>
        <w:jc w:val="left"/>
      </w:pPr>
      <w:r>
        <w:br w:type="page"/>
      </w:r>
    </w:p>
    <w:p w14:paraId="4EC32B51" w14:textId="77777777" w:rsidR="00781A2F" w:rsidRPr="00935C0E" w:rsidRDefault="00781A2F" w:rsidP="00781A2F">
      <w:pPr>
        <w:tabs>
          <w:tab w:val="center" w:pos="4513"/>
        </w:tabs>
        <w:bidi w:val="0"/>
        <w:rPr>
          <w:rtl/>
        </w:rPr>
        <w:sectPr w:rsidR="00781A2F" w:rsidRPr="00935C0E" w:rsidSect="00DB5EB0">
          <w:headerReference w:type="even" r:id="rId41"/>
          <w:headerReference w:type="default" r:id="rId42"/>
          <w:footerReference w:type="even" r:id="rId43"/>
          <w:footerReference w:type="default" r:id="rId44"/>
          <w:headerReference w:type="first" r:id="rId45"/>
          <w:footerReference w:type="first" r:id="rId46"/>
          <w:pgSz w:w="11906" w:h="16838" w:code="9"/>
          <w:pgMar w:top="1440" w:right="1440" w:bottom="1440" w:left="1440" w:header="113" w:footer="0" w:gutter="0"/>
          <w:pgNumType w:start="0"/>
          <w:cols w:space="720"/>
          <w:titlePg/>
          <w:docGrid w:linePitch="381"/>
        </w:sectPr>
      </w:pPr>
    </w:p>
    <w:p w14:paraId="3061961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44114A91" wp14:editId="717CED6B">
                <wp:simplePos x="0" y="0"/>
                <wp:positionH relativeFrom="column">
                  <wp:posOffset>-74428</wp:posOffset>
                </wp:positionH>
                <wp:positionV relativeFrom="paragraph">
                  <wp:posOffset>-467833</wp:posOffset>
                </wp:positionV>
                <wp:extent cx="6555193" cy="7432159"/>
                <wp:effectExtent l="0" t="0" r="0" b="0"/>
                <wp:wrapNone/>
                <wp:docPr id="162" name="Group 162"/>
                <wp:cNvGraphicFramePr/>
                <a:graphic xmlns:a="http://schemas.openxmlformats.org/drawingml/2006/main">
                  <a:graphicData uri="http://schemas.microsoft.com/office/word/2010/wordprocessingGroup">
                    <wpg:wgp>
                      <wpg:cNvGrpSpPr/>
                      <wpg:grpSpPr>
                        <a:xfrm>
                          <a:off x="0" y="0"/>
                          <a:ext cx="6555193" cy="7432159"/>
                          <a:chOff x="-202019" y="0"/>
                          <a:chExt cx="6555193" cy="7432159"/>
                        </a:xfrm>
                      </wpg:grpSpPr>
                      <wpg:grpSp>
                        <wpg:cNvPr id="1279981941" name="Group 1279981941"/>
                        <wpg:cNvGrpSpPr/>
                        <wpg:grpSpPr>
                          <a:xfrm>
                            <a:off x="-202019" y="2571750"/>
                            <a:ext cx="5789042" cy="4860409"/>
                            <a:chOff x="-363951" y="0"/>
                            <a:chExt cx="5789119" cy="4860753"/>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61F5F5E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37AD6C11"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9" cstate="print">
                                <a:lum bright="70000" contrast="-70000"/>
                                <a:extLst>
                                  <a:ext uri="{BEBA8EAE-BF5A-486C-A8C5-ECC9F3942E4B}">
                                    <a14:imgProps xmlns:a14="http://schemas.microsoft.com/office/drawing/2010/main">
                                      <a14:imgLayer r:embed="rId5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134504" y="874163"/>
                              <a:ext cx="3290664" cy="3858990"/>
                            </a:xfrm>
                            <a:prstGeom prst="rect">
                              <a:avLst/>
                            </a:prstGeom>
                            <a:noFill/>
                            <a:ln w="6350">
                              <a:noFill/>
                            </a:ln>
                          </wps:spPr>
                          <wps:txbx>
                            <w:txbxContent>
                              <w:p w14:paraId="0967EAE4" w14:textId="77777777" w:rsidR="002C04B9" w:rsidRPr="002C04B9" w:rsidRDefault="002C04B9" w:rsidP="002C04B9">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FAE67F0"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تعريف مفهوم العمل التطوّعي وشرح أهميته المجتمعية.</w:t>
                                </w:r>
                              </w:p>
                              <w:p w14:paraId="10D6664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تصنيف المشاريع التطوّعية وتحديد أثرها المجتمعي.</w:t>
                                </w:r>
                              </w:p>
                              <w:p w14:paraId="0C1EE15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توضيح مراحل دورة حياة المشروع التطوّعي ومؤشرات النجاح في كل مرحلة.</w:t>
                                </w:r>
                              </w:p>
                              <w:p w14:paraId="17B8039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صياغة الأهداف والرؤية للمشاريع التطوّعية بطريقة فعّالة.</w:t>
                                </w:r>
                              </w:p>
                              <w:p w14:paraId="096DFBFE"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إعداد خطة تشغيلية وتوزيع المهام بشكل منهجي.</w:t>
                                </w:r>
                              </w:p>
                              <w:p w14:paraId="4BD98837" w14:textId="6683F72D" w:rsidR="00BC6FB1" w:rsidRPr="0042208F" w:rsidRDefault="00BC6FB1" w:rsidP="0042208F">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363951" y="874470"/>
                              <a:ext cx="2619762" cy="3986283"/>
                            </a:xfrm>
                            <a:prstGeom prst="rect">
                              <a:avLst/>
                            </a:prstGeom>
                            <a:noFill/>
                            <a:ln w="6350">
                              <a:noFill/>
                            </a:ln>
                          </wps:spPr>
                          <wps:txbx>
                            <w:txbxContent>
                              <w:p w14:paraId="1F2044F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افتتاحيّة الدورة.</w:t>
                                </w:r>
                              </w:p>
                              <w:p w14:paraId="3403006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 تعارف المشاركين.</w:t>
                                </w:r>
                              </w:p>
                              <w:p w14:paraId="7232C06F"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عصف</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ذهني.</w:t>
                                </w:r>
                              </w:p>
                              <w:p w14:paraId="200D66CD"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مفهوم العمل التطوعي وأهميته.</w:t>
                                </w:r>
                              </w:p>
                              <w:p w14:paraId="3D2D7F58"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 xml:space="preserve">تصنيفات </w:t>
                                </w:r>
                                <w:r w:rsidRPr="0042208F">
                                  <w:rPr>
                                    <w:rFonts w:ascii="Adobe Arabic" w:eastAsia="GE Dinar One" w:hAnsi="Adobe Arabic" w:cs="Adobe Arabic"/>
                                    <w:color w:val="000000"/>
                                    <w:kern w:val="24"/>
                                    <w:sz w:val="36"/>
                                    <w:szCs w:val="36"/>
                                    <w:rtl/>
                                    <w:lang w:bidi="ar-SY"/>
                                  </w:rPr>
                                  <w:t>المشاريع التطوعية، وأثرها المجتمعي</w:t>
                                </w:r>
                                <w:r w:rsidRPr="0042208F">
                                  <w:rPr>
                                    <w:rFonts w:ascii="Adobe Arabic" w:eastAsia="GE Dinar One" w:hAnsi="Adobe Arabic" w:cs="Adobe Arabic" w:hint="cs"/>
                                    <w:color w:val="000000"/>
                                    <w:kern w:val="24"/>
                                    <w:sz w:val="36"/>
                                    <w:szCs w:val="36"/>
                                    <w:rtl/>
                                    <w:lang w:bidi="ar-SY"/>
                                  </w:rPr>
                                  <w:t>.</w:t>
                                </w:r>
                              </w:p>
                              <w:p w14:paraId="157B27A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دورة حياة المشروع التطوعي، ومؤشرات النجاح في كل مرحلة</w:t>
                                </w:r>
                                <w:r w:rsidRPr="0042208F">
                                  <w:rPr>
                                    <w:rFonts w:ascii="Adobe Arabic" w:eastAsia="GE Dinar One" w:hAnsi="Adobe Arabic" w:cs="Adobe Arabic" w:hint="cs"/>
                                    <w:color w:val="000000"/>
                                    <w:kern w:val="24"/>
                                    <w:sz w:val="36"/>
                                    <w:szCs w:val="36"/>
                                    <w:rtl/>
                                    <w:lang w:bidi="ar-SY"/>
                                  </w:rPr>
                                  <w:t>.</w:t>
                                </w:r>
                              </w:p>
                              <w:p w14:paraId="30AC7BCC"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صياغة الرؤية وتحديد الأهداف.</w:t>
                                </w:r>
                              </w:p>
                              <w:p w14:paraId="641603F2"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التخطيط التشغيلي وتوزيع المهام</w:t>
                                </w:r>
                                <w:r w:rsidRPr="0042208F">
                                  <w:rPr>
                                    <w:rFonts w:ascii="Adobe Arabic" w:eastAsia="GE Dinar One" w:hAnsi="Adobe Arabic" w:cs="Adobe Arabic" w:hint="cs"/>
                                    <w:color w:val="000000"/>
                                    <w:kern w:val="24"/>
                                    <w:sz w:val="36"/>
                                    <w:szCs w:val="36"/>
                                    <w:rtl/>
                                    <w:lang w:bidi="ar-SY"/>
                                  </w:rPr>
                                  <w:t>.</w:t>
                                </w:r>
                              </w:p>
                              <w:p w14:paraId="3BA235A7"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تدريبي.</w:t>
                                </w:r>
                              </w:p>
                              <w:p w14:paraId="617A60CE" w14:textId="7B605715" w:rsidR="00BC6FB1"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51" cstate="print">
                              <a:lum bright="70000" contrast="-70000"/>
                              <a:extLst>
                                <a:ext uri="{BEBA8EAE-BF5A-486C-A8C5-ECC9F3942E4B}">
                                  <a14:imgProps xmlns:a14="http://schemas.microsoft.com/office/drawing/2010/main">
                                    <a14:imgLayer r:embed="rId5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14:paraId="7A33EC2C" w14:textId="77777777" w:rsidR="00F01FA2" w:rsidRPr="00F01FA2" w:rsidRDefault="00F01FA2" w:rsidP="00556C80">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14:paraId="32476F4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645"/>
                              <a:ext cx="4566920" cy="536575"/>
                            </a:xfrm>
                            <a:prstGeom prst="rect">
                              <a:avLst/>
                            </a:prstGeom>
                            <a:noFill/>
                          </wps:spPr>
                          <wps:txbx>
                            <w:txbxContent>
                              <w:p w14:paraId="7439AB91" w14:textId="01A74663" w:rsidR="00F01FA2" w:rsidRPr="00F01FA2" w:rsidRDefault="0042208F" w:rsidP="00556C80">
                                <w:pPr>
                                  <w:jc w:val="center"/>
                                  <w:rPr>
                                    <w:rFonts w:ascii="Adobe Arabic" w:eastAsia="GE Dinar One" w:hAnsi="Adobe Arabic" w:cs="Adobe Arabic"/>
                                    <w:b/>
                                    <w:bCs/>
                                    <w:kern w:val="24"/>
                                    <w:sz w:val="56"/>
                                    <w:szCs w:val="56"/>
                                    <w:lang w:bidi="ar-SY"/>
                                  </w:rPr>
                                </w:pPr>
                                <w:r w:rsidRPr="0042208F">
                                  <w:rPr>
                                    <w:rFonts w:ascii="Adobe Arabic" w:eastAsia="GE Dinar One" w:hAnsi="Adobe Arabic" w:cs="Adobe Arabic"/>
                                    <w:b/>
                                    <w:bCs/>
                                    <w:kern w:val="24"/>
                                    <w:sz w:val="56"/>
                                    <w:szCs w:val="56"/>
                                    <w:rtl/>
                                    <w:lang w:bidi="ar-SY"/>
                                  </w:rPr>
                                  <w:t>فهم المشاريع التطوعية وتخطيطها</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4114A91" id="Group 162" o:spid="_x0000_s1048" style="position:absolute;left:0;text-align:left;margin-left:-5.85pt;margin-top:-36.85pt;width:516.15pt;height:585.2pt;z-index:252771328;mso-position-horizontal-relative:text;mso-position-vertical-relative:text;mso-width-relative:margin;mso-height-relative:margin" coordorigin="-2020" coordsize="65551,7432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">
                <v:group id="Group 1279981941" o:spid="_x0000_s1049" style="position:absolute;left:-2020;top:25717;width:57890;height:48604" coordorigin="-3639" coordsize="57891,48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53" o:title="Target " gain="19661f" blacklevel="22938f"/>
                      </v:shape>
                    </v:group>
                    <v:shapetype id="_x0000_t202" coordsize="21600,21600" o:spt="202" path="m,l,21600r21600,l21600,xe">
                      <v:stroke joinstyle="miter"/>
                      <v:path gradientshapeok="t" o:connecttype="rect"/>
                    </v:shapetype>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61F5F5E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37AD6C11"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54" o:title="Note " gain="19661f" blacklevel="22938f"/>
                    </v:shape>
                  </v:group>
                  <v:shape id="Text Box 1279981951" o:spid="_x0000_s1059" type="#_x0000_t202" style="position:absolute;left:21345;top:8741;width:32906;height:38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0967EAE4" w14:textId="77777777" w:rsidR="002C04B9" w:rsidRPr="002C04B9" w:rsidRDefault="002C04B9" w:rsidP="002C04B9">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FAE67F0"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تعريف مفهوم العمل التطوّعي وشرح أهميته المجتمعية.</w:t>
                          </w:r>
                        </w:p>
                        <w:p w14:paraId="10D6664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تصنيف المشاريع التطوّعية وتحديد أثرها المجتمعي.</w:t>
                          </w:r>
                        </w:p>
                        <w:p w14:paraId="0C1EE15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توضيح مراحل دورة حياة المشروع التطوّعي ومؤشرات النجاح في كل مرحلة.</w:t>
                          </w:r>
                        </w:p>
                        <w:p w14:paraId="17B8039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صياغة الأهداف والرؤية للمشاريع التطوّعية بطريقة فعّالة.</w:t>
                          </w:r>
                        </w:p>
                        <w:p w14:paraId="096DFBFE"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إعداد خطة تشغيلية وتوزيع المهام بشكل منهجي.</w:t>
                          </w:r>
                        </w:p>
                        <w:p w14:paraId="4BD98837" w14:textId="6683F72D" w:rsidR="00BC6FB1" w:rsidRPr="0042208F" w:rsidRDefault="00BC6FB1" w:rsidP="0042208F">
                          <w:pPr>
                            <w:rPr>
                              <w:rFonts w:ascii="Adobe Arabic" w:eastAsia="GE Dinar One" w:hAnsi="Adobe Arabic" w:cs="Adobe Arabic"/>
                              <w:color w:val="000000"/>
                              <w:kern w:val="24"/>
                              <w:sz w:val="36"/>
                              <w:szCs w:val="36"/>
                              <w:lang w:bidi="ar-SY"/>
                            </w:rPr>
                          </w:pPr>
                        </w:p>
                      </w:txbxContent>
                    </v:textbox>
                  </v:shape>
                  <v:shape id="Text Box 1579856704" o:spid="_x0000_s1060" type="#_x0000_t202" style="position:absolute;left:-3639;top:8744;width:26197;height:39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1F2044F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افتتاحيّة الدورة.</w:t>
                          </w:r>
                        </w:p>
                        <w:p w14:paraId="3403006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 تعارف المشاركين.</w:t>
                          </w:r>
                        </w:p>
                        <w:p w14:paraId="7232C06F"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عصف</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ذهني.</w:t>
                          </w:r>
                        </w:p>
                        <w:p w14:paraId="200D66CD"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مفهوم العمل التطوعي وأهميته.</w:t>
                          </w:r>
                        </w:p>
                        <w:p w14:paraId="3D2D7F58"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 xml:space="preserve">تصنيفات </w:t>
                          </w:r>
                          <w:r w:rsidRPr="0042208F">
                            <w:rPr>
                              <w:rFonts w:ascii="Adobe Arabic" w:eastAsia="GE Dinar One" w:hAnsi="Adobe Arabic" w:cs="Adobe Arabic"/>
                              <w:color w:val="000000"/>
                              <w:kern w:val="24"/>
                              <w:sz w:val="36"/>
                              <w:szCs w:val="36"/>
                              <w:rtl/>
                              <w:lang w:bidi="ar-SY"/>
                            </w:rPr>
                            <w:t>المشاريع التطوعية، وأثرها المجتمعي</w:t>
                          </w:r>
                          <w:r w:rsidRPr="0042208F">
                            <w:rPr>
                              <w:rFonts w:ascii="Adobe Arabic" w:eastAsia="GE Dinar One" w:hAnsi="Adobe Arabic" w:cs="Adobe Arabic" w:hint="cs"/>
                              <w:color w:val="000000"/>
                              <w:kern w:val="24"/>
                              <w:sz w:val="36"/>
                              <w:szCs w:val="36"/>
                              <w:rtl/>
                              <w:lang w:bidi="ar-SY"/>
                            </w:rPr>
                            <w:t>.</w:t>
                          </w:r>
                        </w:p>
                        <w:p w14:paraId="157B27A4"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دورة حياة المشروع التطوعي، ومؤشرات النجاح في كل مرحلة</w:t>
                          </w:r>
                          <w:r w:rsidRPr="0042208F">
                            <w:rPr>
                              <w:rFonts w:ascii="Adobe Arabic" w:eastAsia="GE Dinar One" w:hAnsi="Adobe Arabic" w:cs="Adobe Arabic" w:hint="cs"/>
                              <w:color w:val="000000"/>
                              <w:kern w:val="24"/>
                              <w:sz w:val="36"/>
                              <w:szCs w:val="36"/>
                              <w:rtl/>
                              <w:lang w:bidi="ar-SY"/>
                            </w:rPr>
                            <w:t>.</w:t>
                          </w:r>
                        </w:p>
                        <w:p w14:paraId="30AC7BCC"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صياغة الرؤية وتحديد الأهداف.</w:t>
                          </w:r>
                        </w:p>
                        <w:p w14:paraId="641603F2"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التخطيط التشغيلي وتوزيع المهام</w:t>
                          </w:r>
                          <w:r w:rsidRPr="0042208F">
                            <w:rPr>
                              <w:rFonts w:ascii="Adobe Arabic" w:eastAsia="GE Dinar One" w:hAnsi="Adobe Arabic" w:cs="Adobe Arabic" w:hint="cs"/>
                              <w:color w:val="000000"/>
                              <w:kern w:val="24"/>
                              <w:sz w:val="36"/>
                              <w:szCs w:val="36"/>
                              <w:rtl/>
                              <w:lang w:bidi="ar-SY"/>
                            </w:rPr>
                            <w:t>.</w:t>
                          </w:r>
                        </w:p>
                        <w:p w14:paraId="3BA235A7"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تدريبي.</w:t>
                          </w:r>
                        </w:p>
                        <w:p w14:paraId="617A60CE" w14:textId="7B605715" w:rsidR="00BC6FB1"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hint="cs"/>
                              <w:color w:val="000000"/>
                              <w:kern w:val="24"/>
                              <w:sz w:val="36"/>
                              <w:szCs w:val="36"/>
                              <w:rtl/>
                              <w:lang w:bidi="ar-SY"/>
                            </w:rPr>
                            <w:t>التقويم.</w:t>
                          </w:r>
                        </w:p>
                      </w:txbxContent>
                    </v:textbox>
                  </v:shape>
                </v:group>
                <v:group id="Group 1246116251" o:spid="_x0000_s1061"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55" o:title="Calendar " gain="19661f" blacklevel="22938f"/>
                  </v:shape>
                  <v:shape id="TextBox 34" o:spid="_x0000_s1063"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7A33EC2C" w14:textId="77777777" w:rsidR="00F01FA2" w:rsidRPr="00F01FA2" w:rsidRDefault="00F01FA2" w:rsidP="00556C80">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32476F4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06;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439AB91" w14:textId="01A74663" w:rsidR="00F01FA2" w:rsidRPr="00F01FA2" w:rsidRDefault="0042208F" w:rsidP="00556C80">
                          <w:pPr>
                            <w:jc w:val="center"/>
                            <w:rPr>
                              <w:rFonts w:ascii="Adobe Arabic" w:eastAsia="GE Dinar One" w:hAnsi="Adobe Arabic" w:cs="Adobe Arabic"/>
                              <w:b/>
                              <w:bCs/>
                              <w:kern w:val="24"/>
                              <w:sz w:val="56"/>
                              <w:szCs w:val="56"/>
                              <w:lang w:bidi="ar-SY"/>
                            </w:rPr>
                          </w:pPr>
                          <w:r w:rsidRPr="0042208F">
                            <w:rPr>
                              <w:rFonts w:ascii="Adobe Arabic" w:eastAsia="GE Dinar One" w:hAnsi="Adobe Arabic" w:cs="Adobe Arabic"/>
                              <w:b/>
                              <w:bCs/>
                              <w:kern w:val="24"/>
                              <w:sz w:val="56"/>
                              <w:szCs w:val="56"/>
                              <w:rtl/>
                              <w:lang w:bidi="ar-SY"/>
                            </w:rPr>
                            <w:t>فهم المشاريع التطوعية وتخطيطها</w:t>
                          </w:r>
                        </w:p>
                      </w:txbxContent>
                    </v:textbox>
                  </v:shape>
                </v:group>
              </v:group>
            </w:pict>
          </mc:Fallback>
        </mc:AlternateContent>
      </w:r>
    </w:p>
    <w:p w14:paraId="2AC8F8FB"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7C4B84C"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B04873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6B81E013" w14:textId="77777777" w:rsidTr="00E220AB">
        <w:tc>
          <w:tcPr>
            <w:tcW w:w="2612" w:type="pct"/>
            <w:tcBorders>
              <w:left w:val="single" w:sz="4" w:space="0" w:color="168489"/>
              <w:right w:val="single" w:sz="4" w:space="0" w:color="168489"/>
            </w:tcBorders>
            <w:shd w:val="clear" w:color="auto" w:fill="auto"/>
          </w:tcPr>
          <w:p w14:paraId="50DF421B" w14:textId="77777777" w:rsidR="00F01FA2" w:rsidRDefault="00F01FA2" w:rsidP="00E220AB">
            <w:pPr>
              <w:pStyle w:val="bold"/>
              <w:jc w:val="center"/>
              <w:rPr>
                <w:color w:val="168489"/>
                <w:sz w:val="40"/>
                <w:szCs w:val="40"/>
                <w:rtl/>
                <w:lang w:bidi="ar-EG"/>
              </w:rPr>
            </w:pPr>
            <w:r>
              <w:rPr>
                <w:noProof/>
              </w:rPr>
              <w:drawing>
                <wp:inline distT="0" distB="0" distL="0" distR="0" wp14:anchorId="021D0BCE" wp14:editId="2F5A8793">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FF7E173"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390B1E0" w14:textId="77777777" w:rsidR="00F01FA2" w:rsidRDefault="00F01FA2" w:rsidP="00E220AB">
            <w:pPr>
              <w:pStyle w:val="bold"/>
              <w:jc w:val="center"/>
              <w:rPr>
                <w:color w:val="168489"/>
                <w:sz w:val="40"/>
                <w:szCs w:val="40"/>
                <w:rtl/>
                <w:lang w:bidi="ar-EG"/>
              </w:rPr>
            </w:pPr>
            <w:r>
              <w:rPr>
                <w:noProof/>
              </w:rPr>
              <w:drawing>
                <wp:inline distT="0" distB="0" distL="0" distR="0" wp14:anchorId="3F0FCC8D" wp14:editId="5C2705E7">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104A196" w14:textId="77777777" w:rsidR="00F01FA2" w:rsidRPr="00F01FA2" w:rsidRDefault="00162D45" w:rsidP="00E220AB">
            <w:pPr>
              <w:pStyle w:val="bold"/>
              <w:jc w:val="center"/>
              <w:rPr>
                <w:color w:val="168489"/>
                <w:sz w:val="40"/>
                <w:szCs w:val="40"/>
                <w:rtl/>
                <w:lang w:bidi="ar-EG"/>
              </w:rPr>
            </w:pPr>
            <w:bookmarkStart w:id="2" w:name="_Hlk178353506"/>
            <w:r w:rsidRPr="00162D45">
              <w:rPr>
                <w:color w:val="168489"/>
                <w:sz w:val="40"/>
                <w:szCs w:val="40"/>
                <w:rtl/>
                <w:lang w:bidi="ar-EG"/>
              </w:rPr>
              <w:t>منهجيّات التدريب</w:t>
            </w:r>
            <w:bookmarkEnd w:id="2"/>
          </w:p>
        </w:tc>
        <w:tc>
          <w:tcPr>
            <w:tcW w:w="579" w:type="pct"/>
            <w:tcBorders>
              <w:left w:val="single" w:sz="4" w:space="0" w:color="168489"/>
              <w:right w:val="single" w:sz="4" w:space="0" w:color="168489"/>
            </w:tcBorders>
            <w:shd w:val="clear" w:color="auto" w:fill="auto"/>
          </w:tcPr>
          <w:p w14:paraId="09B7CEB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01A5019" wp14:editId="6C7FBF79">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04748A86" w14:textId="77777777" w:rsidTr="00E220AB">
        <w:tc>
          <w:tcPr>
            <w:tcW w:w="2612" w:type="pct"/>
            <w:tcBorders>
              <w:left w:val="single" w:sz="4" w:space="0" w:color="168489"/>
              <w:right w:val="single" w:sz="4" w:space="0" w:color="168489"/>
            </w:tcBorders>
            <w:vAlign w:val="center"/>
          </w:tcPr>
          <w:p w14:paraId="09EC192C" w14:textId="77777777" w:rsidR="0042208F" w:rsidRPr="0042208F" w:rsidRDefault="0042208F" w:rsidP="0042208F">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t xml:space="preserve">مفهوم </w:t>
            </w:r>
            <w:hyperlink r:id="rId59">
              <w:r>
                <w:rPr>
                  <w:rStyle w:val="Hyperlink"/>
                </w:rPr>
                <w:t>العمل التطوعي</w:t>
              </w:r>
            </w:hyperlink>
            <w:r>
              <w:t xml:space="preserve"> وأهميته.</w:t>
            </w:r>
          </w:p>
          <w:p w14:paraId="418E5A3E" w14:textId="77777777" w:rsidR="0042208F" w:rsidRPr="0042208F" w:rsidRDefault="0042208F" w:rsidP="0042208F">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hint="cs"/>
                <w:color w:val="0D0D0D" w:themeColor="text1" w:themeTint="F2"/>
                <w:sz w:val="32"/>
                <w:szCs w:val="32"/>
                <w:rtl/>
                <w:lang w:bidi="ar-EG"/>
              </w:rPr>
              <w:t xml:space="preserve">تصنيفات </w:t>
            </w:r>
            <w:r w:rsidRPr="0042208F">
              <w:rPr>
                <w:rFonts w:ascii="Adobe Arabic" w:eastAsia="Calibri" w:hAnsi="Adobe Arabic" w:cs="Adobe Arabic"/>
                <w:color w:val="0D0D0D" w:themeColor="text1" w:themeTint="F2"/>
                <w:sz w:val="32"/>
                <w:szCs w:val="32"/>
                <w:rtl/>
                <w:lang w:bidi="ar-EG"/>
              </w:rPr>
              <w:t>المشاريع التطوعية، وأثرها المجتمعي</w:t>
            </w:r>
            <w:r w:rsidRPr="0042208F">
              <w:rPr>
                <w:rFonts w:ascii="Adobe Arabic" w:eastAsia="Calibri" w:hAnsi="Adobe Arabic" w:cs="Adobe Arabic" w:hint="cs"/>
                <w:color w:val="0D0D0D" w:themeColor="text1" w:themeTint="F2"/>
                <w:sz w:val="32"/>
                <w:szCs w:val="32"/>
                <w:rtl/>
                <w:lang w:bidi="ar-EG"/>
              </w:rPr>
              <w:t>.</w:t>
            </w:r>
          </w:p>
          <w:p w14:paraId="0D28CB47" w14:textId="77777777" w:rsidR="0042208F" w:rsidRPr="0042208F" w:rsidRDefault="0042208F" w:rsidP="0042208F">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color w:val="0D0D0D" w:themeColor="text1" w:themeTint="F2"/>
                <w:sz w:val="32"/>
                <w:szCs w:val="32"/>
                <w:rtl/>
                <w:lang w:bidi="ar-EG"/>
              </w:rPr>
              <w:t>دورة حياة المشروع التطوعي، ومؤشرات النجاح في كل مرحلة</w:t>
            </w:r>
            <w:r w:rsidRPr="0042208F">
              <w:rPr>
                <w:rFonts w:ascii="Adobe Arabic" w:eastAsia="Calibri" w:hAnsi="Adobe Arabic" w:cs="Adobe Arabic" w:hint="cs"/>
                <w:color w:val="0D0D0D" w:themeColor="text1" w:themeTint="F2"/>
                <w:sz w:val="32"/>
                <w:szCs w:val="32"/>
                <w:rtl/>
                <w:lang w:bidi="ar-EG"/>
              </w:rPr>
              <w:t>.</w:t>
            </w:r>
          </w:p>
          <w:p w14:paraId="710B1298" w14:textId="77777777" w:rsidR="0042208F" w:rsidRPr="0042208F" w:rsidRDefault="0042208F" w:rsidP="0042208F">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hint="cs"/>
                <w:color w:val="0D0D0D" w:themeColor="text1" w:themeTint="F2"/>
                <w:sz w:val="32"/>
                <w:szCs w:val="32"/>
                <w:rtl/>
                <w:lang w:bidi="ar-EG"/>
              </w:rPr>
              <w:t>صياغة الرؤية وتحديد الأهداف.</w:t>
            </w:r>
          </w:p>
          <w:p w14:paraId="170D4E70" w14:textId="41AFDB4A" w:rsidR="00F01FA2" w:rsidRPr="0042208F" w:rsidRDefault="0042208F" w:rsidP="0042208F">
            <w:pPr>
              <w:pStyle w:val="a5"/>
              <w:numPr>
                <w:ilvl w:val="0"/>
                <w:numId w:val="8"/>
              </w:numPr>
              <w:spacing w:after="0" w:line="240" w:lineRule="auto"/>
              <w:jc w:val="lowKashida"/>
              <w:rPr>
                <w:rFonts w:ascii="Sakkal Majalla" w:hAnsi="Sakkal Majalla" w:cs="Sakkal Majalla"/>
                <w:sz w:val="32"/>
                <w:szCs w:val="32"/>
                <w:rtl/>
              </w:rPr>
            </w:pPr>
            <w:r w:rsidRPr="0042208F">
              <w:rPr>
                <w:rFonts w:ascii="Adobe Arabic" w:eastAsia="Calibri" w:hAnsi="Adobe Arabic" w:cs="Adobe Arabic"/>
                <w:color w:val="0D0D0D" w:themeColor="text1" w:themeTint="F2"/>
                <w:sz w:val="32"/>
                <w:szCs w:val="32"/>
                <w:rtl/>
                <w:lang w:bidi="ar-EG"/>
              </w:rPr>
              <w:t>التخطيط التشغيلي وتوزيع المهام</w:t>
            </w:r>
            <w:r w:rsidRPr="0042208F">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778C1523"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413D1D4"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765A46F"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3161F7D0"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66CB6F7"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3B3D162"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5F2FC11"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5BCD34B"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4802CA26" w14:textId="77777777" w:rsidR="00986395" w:rsidRDefault="00A3722A" w:rsidP="00A25AD3">
      <w:pPr>
        <w:spacing w:after="160" w:line="259" w:lineRule="auto"/>
        <w:ind w:left="720"/>
        <w:rPr>
          <w:rFonts w:ascii="Adobe Arabic" w:hAnsi="Adobe Arabic" w:cs="Adobe Arabic"/>
          <w:sz w:val="48"/>
          <w:szCs w:val="52"/>
          <w:rtl/>
          <w:lang w:bidi="ar-SY"/>
        </w:rPr>
      </w:pPr>
      <w:bookmarkStart w:id="3" w:name="_Hlk139742074"/>
      <w:r w:rsidRPr="00A3722A">
        <w:rPr>
          <w:rFonts w:ascii="Adobe Arabic" w:hAnsi="Adobe Arabic" w:cs="Adobe Arabic"/>
          <w:noProof/>
          <w:sz w:val="48"/>
          <w:szCs w:val="52"/>
          <w:lang w:bidi="ar-SY"/>
        </w:rPr>
        <w:lastRenderedPageBreak/>
        <mc:AlternateContent>
          <mc:Choice Requires="wpg">
            <w:drawing>
              <wp:inline distT="0" distB="0" distL="0" distR="0" wp14:anchorId="7BE1707A" wp14:editId="12A4EB57">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0">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0883D7C4" w14:textId="32D11E45"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556C80">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673E">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w:t>
                              </w:r>
                              <w:r w:rsidR="0009673E">
                                <w:rPr>
                                  <w:rFonts w:ascii="Adobe Arabic" w:eastAsia="Times New Roman" w:hAnsi="Adobe Arabic" w:cs="Adobe Arabic" w:hint="cs"/>
                                  <w:b/>
                                  <w:bCs/>
                                  <w:color w:val="168489"/>
                                  <w:kern w:val="24"/>
                                  <w:sz w:val="48"/>
                                  <w:szCs w:val="48"/>
                                  <w:rtl/>
                                  <w:lang w:bidi="ar-SY"/>
                                </w:rPr>
                                <w:t>الدورة</w:t>
                              </w:r>
                              <w:r>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7BE1707A"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61"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0883D7C4" w14:textId="32D11E45"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556C80">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673E">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w:t>
                        </w:r>
                        <w:r w:rsidR="0009673E">
                          <w:rPr>
                            <w:rFonts w:ascii="Adobe Arabic" w:eastAsia="Times New Roman" w:hAnsi="Adobe Arabic" w:cs="Adobe Arabic" w:hint="cs"/>
                            <w:b/>
                            <w:bCs/>
                            <w:color w:val="168489"/>
                            <w:kern w:val="24"/>
                            <w:sz w:val="48"/>
                            <w:szCs w:val="48"/>
                            <w:rtl/>
                            <w:lang w:bidi="ar-SY"/>
                          </w:rPr>
                          <w:t>الدورة</w:t>
                        </w:r>
                        <w:r>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0104A28C"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29DC92AD"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3"/>
    <w:p w14:paraId="0DF3CB12" w14:textId="77777777"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5BE51530" wp14:editId="7E6AAF32">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2">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172FB466" w14:textId="7456C32A" w:rsidR="0042208F" w:rsidRDefault="0042208F" w:rsidP="0042208F">
      <w:pPr>
        <w:rPr>
          <w:rtl/>
        </w:rPr>
      </w:pPr>
      <w:r w:rsidRPr="00F01FA2">
        <w:rPr>
          <w:noProof/>
          <w:lang w:bidi="ar-SY"/>
        </w:rPr>
        <w:lastRenderedPageBreak/>
        <mc:AlternateContent>
          <mc:Choice Requires="wpg">
            <w:drawing>
              <wp:inline distT="0" distB="0" distL="0" distR="0" wp14:anchorId="3F8A1C9E" wp14:editId="5DB96E82">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1C285A04" w14:textId="77777777" w:rsidR="0042208F" w:rsidRDefault="0042208F" w:rsidP="0042208F">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5311FE54" w14:textId="77777777" w:rsidR="0042208F" w:rsidRPr="004A69A2" w:rsidRDefault="0042208F" w:rsidP="0042208F">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3F8A1C9E" id="Group 3" o:spid="_x0000_s1069"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">
                <v:shape id="TextBox 4" o:spid="_x0000_s1070"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1C285A04" w14:textId="77777777" w:rsidR="0042208F" w:rsidRDefault="0042208F" w:rsidP="0042208F">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1"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2"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63" o:title="Puzzle "/>
                </v:shape>
                <v:shape id="TextBox 7" o:spid="_x0000_s1073"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5311FE54" w14:textId="77777777" w:rsidR="0042208F" w:rsidRPr="004A69A2" w:rsidRDefault="0042208F" w:rsidP="0042208F">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374F9E92" w14:textId="0A707470" w:rsidR="0042208F" w:rsidRDefault="0042208F" w:rsidP="0042208F">
      <w:pPr>
        <w:rPr>
          <w:rtl/>
        </w:rPr>
      </w:pPr>
      <w:r w:rsidRPr="0042208F">
        <w:rPr>
          <w:rFonts w:hint="cs"/>
          <w:color w:val="168489"/>
          <w:rtl/>
        </w:rPr>
        <w:t>عنوان ال</w:t>
      </w:r>
      <w:r w:rsidRPr="0042208F">
        <w:rPr>
          <w:color w:val="168489"/>
          <w:rtl/>
        </w:rPr>
        <w:t>نشاط:</w:t>
      </w:r>
      <w:r w:rsidRPr="001B17CB">
        <w:rPr>
          <w:rtl/>
        </w:rPr>
        <w:t xml:space="preserve"> "خارطة الخبرات التطوعية"</w:t>
      </w:r>
      <w:r>
        <w:rPr>
          <w:rFonts w:hint="cs"/>
          <w:rtl/>
        </w:rPr>
        <w:t>.</w:t>
      </w:r>
    </w:p>
    <w:p w14:paraId="387993D0" w14:textId="77777777" w:rsidR="00024081" w:rsidRDefault="00024081" w:rsidP="00024081">
      <w:pPr>
        <w:ind w:left="-897"/>
        <w:jc w:val="center"/>
        <w:rPr>
          <w:rFonts w:ascii="Sakkal Majalla" w:hAnsi="Sakkal Majalla"/>
          <w:sz w:val="32"/>
          <w:szCs w:val="32"/>
          <w:rtl/>
        </w:rPr>
      </w:pPr>
      <w:r>
        <w:rPr>
          <w:noProof/>
        </w:rPr>
        <mc:AlternateContent>
          <mc:Choice Requires="wps">
            <w:drawing>
              <wp:inline distT="0" distB="0" distL="0" distR="0" wp14:anchorId="74B801AC" wp14:editId="4007BA2A">
                <wp:extent cx="6753860" cy="6267450"/>
                <wp:effectExtent l="0" t="0" r="27940" b="1905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3860" cy="6267450"/>
                        </a:xfrm>
                        <a:prstGeom prst="roundRect">
                          <a:avLst>
                            <a:gd name="adj" fmla="val 16667"/>
                          </a:avLst>
                        </a:prstGeom>
                        <a:solidFill>
                          <a:srgbClr val="EAF4E4"/>
                        </a:solidFill>
                        <a:ln w="12700">
                          <a:solidFill>
                            <a:schemeClr val="accent6"/>
                          </a:solidFill>
                          <a:miter lim="800000"/>
                          <a:headEnd/>
                          <a:tailEnd/>
                        </a:ln>
                      </wps:spPr>
                      <wps:txbx>
                        <w:txbxContent>
                          <w:p w14:paraId="611CA1C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276CD6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2B36D5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875A86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4CA211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963D5C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60E1C0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654EF8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375415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4579A4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FC5F45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83CE04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2745F0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56D7C1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43E1FD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E58C01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DCE20A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7C7688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801F64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E520FE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D3A0D4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71B50C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DF5C34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85203A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D636E7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A92BA8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A0AB651" w14:textId="77777777" w:rsidR="00024081" w:rsidRDefault="00024081" w:rsidP="0002408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4B801AC" id="Rectangle: Rounded Corners 1815" o:spid="_x0000_s1074" style="width:531.8pt;height:49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" fillcolor="#eaf4e4" strokecolor="#70ad47 [3209]" strokeweight="1pt">
                <v:stroke joinstyle="miter"/>
                <v:textbox inset="0,3mm,0">
                  <w:txbxContent>
                    <w:p w14:paraId="611CA1C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276CD6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2B36D5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875A86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4CA211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963D5C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60E1C0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654EF8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375415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4579A4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FC5F45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83CE04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2745F0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56D7C1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43E1FD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E58C01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DCE20A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7C7688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801F64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E520FE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D3A0D4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71B50C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DF5C34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85203A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D636E7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A92BA8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A0AB651" w14:textId="77777777" w:rsidR="00024081" w:rsidRDefault="00024081" w:rsidP="00024081">
                      <w:pPr>
                        <w:jc w:val="center"/>
                        <w:rPr>
                          <w:sz w:val="22"/>
                          <w:szCs w:val="28"/>
                          <w:rtl/>
                          <w:lang w:bidi="ar-SY"/>
                        </w:rPr>
                      </w:pPr>
                    </w:p>
                  </w:txbxContent>
                </v:textbox>
                <w10:anchorlock/>
              </v:roundrect>
            </w:pict>
          </mc:Fallback>
        </mc:AlternateContent>
      </w:r>
    </w:p>
    <w:p w14:paraId="733C674B" w14:textId="5FED94FD" w:rsidR="0042208F" w:rsidRDefault="0042208F" w:rsidP="00024081">
      <w:pPr>
        <w:ind w:left="95"/>
        <w:jc w:val="center"/>
        <w:rPr>
          <w:rFonts w:ascii="Sakkal Majalla" w:hAnsi="Sakkal Majalla"/>
          <w:sz w:val="32"/>
          <w:szCs w:val="32"/>
          <w:rtl/>
        </w:rPr>
      </w:pPr>
      <w:r w:rsidRPr="00F131A0">
        <w:rPr>
          <w:noProof/>
          <w:lang w:bidi="ar-SY"/>
        </w:rPr>
        <w:drawing>
          <wp:inline distT="0" distB="0" distL="0" distR="0" wp14:anchorId="72FCE8F0" wp14:editId="6B813F63">
            <wp:extent cx="1186815" cy="1104265"/>
            <wp:effectExtent l="0" t="0" r="0" b="635"/>
            <wp:docPr id="1452062346"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4" cstate="print">
                      <a:duotone>
                        <a:schemeClr val="accent3">
                          <a:shade val="45000"/>
                          <a:satMod val="135000"/>
                        </a:schemeClr>
                        <a:prstClr val="white"/>
                      </a:duotone>
                      <a:extLst>
                        <a:ext uri="{BEBA8EAE-BF5A-486C-A8C5-ECC9F3942E4B}">
                          <a14:imgProps xmlns:a14="http://schemas.microsoft.com/office/drawing/2010/main">
                            <a14:imgLayer r:embed="rId65">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86815" cy="1104265"/>
                    </a:xfrm>
                    <a:prstGeom prst="rect">
                      <a:avLst/>
                    </a:prstGeom>
                    <a:noFill/>
                  </pic:spPr>
                </pic:pic>
              </a:graphicData>
            </a:graphic>
          </wp:inline>
        </w:drawing>
      </w:r>
    </w:p>
    <w:p w14:paraId="5E18069F" w14:textId="77777777" w:rsidR="0042208F" w:rsidRDefault="0042208F" w:rsidP="0042208F">
      <w:pPr>
        <w:keepNext/>
        <w:pageBreakBefore/>
        <w:jc w:val="center"/>
        <w:rPr>
          <w:rFonts w:ascii="Sakkal Majalla" w:hAnsi="Sakkal Majalla"/>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552ACE99" wp14:editId="6644A450">
                <wp:extent cx="5711825" cy="748003"/>
                <wp:effectExtent l="0" t="0" r="22225" b="14605"/>
                <wp:docPr id="160869655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6551" name="مجموعة 881967268"/>
                        <wpg:cNvGrpSpPr/>
                        <wpg:grpSpPr>
                          <a:xfrm>
                            <a:off x="0" y="159523"/>
                            <a:ext cx="5711825" cy="588477"/>
                            <a:chOff x="0" y="159448"/>
                            <a:chExt cx="6312597" cy="652243"/>
                          </a:xfrm>
                        </wpg:grpSpPr>
                        <wps:wsp>
                          <wps:cNvPr id="160869655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53" name="مربع نص 2043426344"/>
                          <wps:cNvSpPr txBox="1"/>
                          <wps:spPr>
                            <a:xfrm>
                              <a:off x="817519" y="159448"/>
                              <a:ext cx="2073788" cy="453954"/>
                            </a:xfrm>
                            <a:prstGeom prst="rect">
                              <a:avLst/>
                            </a:prstGeom>
                            <a:noFill/>
                          </wps:spPr>
                          <wps:txbx>
                            <w:txbxContent>
                              <w:p w14:paraId="12519043" w14:textId="77777777" w:rsidR="0042208F" w:rsidRPr="00724F18" w:rsidRDefault="0042208F" w:rsidP="0042208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655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6555" name="Picture 1608696555" descr="Light bulb "/>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52ACE99" id="Group 13" o:spid="_x0000_s1075"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">
                <v:group id="مجموعة 881967268" o:spid="_x0000_s1076"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">
                  <v:roundrect id="مستطيل مستدير الزوايا 769901" o:spid="_x0000_s1077"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" fillcolor="#168489" strokecolor="#168489" strokeweight="1pt">
                    <v:stroke joinstyle="miter"/>
                  </v:roundrect>
                  <v:shape id="مربع نص 2043426344" o:spid="_x0000_s1078"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" filled="f" stroked="f">
                    <v:textbox style="mso-fit-shape-to-text:t">
                      <w:txbxContent>
                        <w:p w14:paraId="12519043" w14:textId="77777777" w:rsidR="0042208F" w:rsidRPr="00724F18" w:rsidRDefault="0042208F" w:rsidP="0042208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079"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" fillcolor="#168489" strokecolor="#168489" strokeweight="1pt">
                    <v:stroke joinstyle="miter"/>
                  </v:roundrect>
                </v:group>
                <v:shape id="Picture 1608696555" o:spid="_x0000_s1080"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">
                  <v:imagedata r:id="rId66" o:title="Light bulb "/>
                </v:shape>
                <w10:anchorlock/>
              </v:group>
            </w:pict>
          </mc:Fallback>
        </mc:AlternateContent>
      </w:r>
    </w:p>
    <w:p w14:paraId="309797F2" w14:textId="77777777" w:rsidR="0042208F" w:rsidRPr="001B17CB" w:rsidRDefault="0042208F" w:rsidP="0042208F">
      <w:pPr>
        <w:rPr>
          <w:rtl/>
        </w:rPr>
      </w:pPr>
      <w:r w:rsidRPr="001B17CB">
        <w:rPr>
          <w:rtl/>
        </w:rPr>
        <w:t>أهلاً بكم في الجلسة الأولى من دورتنا التدريبية. سنتناول اليوم أساسيات العمل التطوّعي وكيفية تخطيط المشاريع التطوّعية الناجحة. العمل التطوّعي هو أحد أهم ركائز التنمية المجتمعية، وقد أصبح اليوم ضرورة حتمية في ظلّ التحدّيات المتزايدة التي تواجه المجتمعات.</w:t>
      </w:r>
    </w:p>
    <w:p w14:paraId="42ACDADB" w14:textId="77777777" w:rsidR="0042208F" w:rsidRPr="001B17CB" w:rsidRDefault="0042208F" w:rsidP="0042208F">
      <w:pPr>
        <w:rPr>
          <w:rtl/>
        </w:rPr>
      </w:pPr>
      <w:r w:rsidRPr="001B17CB">
        <w:rPr>
          <w:rtl/>
        </w:rPr>
        <w:t>كما قال المهاتما غاندي: "أفضل طريقة لإيجاد نفسك هي أن تفقدها في خدمة الآخرين". ومن هنا، سنبدأ رحلتنا في عالم العمل التطوّعي لنكتشف كيف يمكننا تحويل الأفكار البسيطة إلى مشاريع فعّالة تُحدث فرقاً حقيقياً في مجتمعاتنا.</w:t>
      </w:r>
    </w:p>
    <w:p w14:paraId="6A15B537" w14:textId="77777777" w:rsidR="0042208F" w:rsidRDefault="0042208F" w:rsidP="0042208F">
      <w:pPr>
        <w:rPr>
          <w:rFonts w:ascii="Sakkal Majalla" w:hAnsi="Sakkal Majalla"/>
          <w:sz w:val="32"/>
          <w:szCs w:val="32"/>
          <w:rtl/>
        </w:rPr>
      </w:pPr>
    </w:p>
    <w:p w14:paraId="5DD5E9E7" w14:textId="77777777" w:rsidR="0042208F" w:rsidRDefault="0042208F" w:rsidP="0042208F">
      <w:pPr>
        <w:rPr>
          <w:rFonts w:ascii="Sakkal Majalla" w:hAnsi="Sakkal Majalla"/>
          <w:sz w:val="32"/>
          <w:szCs w:val="32"/>
          <w:rtl/>
        </w:rPr>
      </w:pPr>
    </w:p>
    <w:p w14:paraId="727B3B7A" w14:textId="77777777" w:rsidR="0042208F" w:rsidRDefault="0042208F" w:rsidP="0042208F">
      <w:pPr>
        <w:rPr>
          <w:rFonts w:ascii="Sakkal Majalla" w:hAnsi="Sakkal Majalla"/>
          <w:sz w:val="32"/>
          <w:szCs w:val="32"/>
          <w:rtl/>
        </w:rPr>
      </w:pPr>
    </w:p>
    <w:p w14:paraId="7CA59B1F" w14:textId="77777777" w:rsidR="0042208F" w:rsidRDefault="0042208F" w:rsidP="0042208F">
      <w:pPr>
        <w:rPr>
          <w:rFonts w:ascii="Sakkal Majalla" w:hAnsi="Sakkal Majalla"/>
          <w:sz w:val="32"/>
          <w:szCs w:val="32"/>
          <w:rtl/>
        </w:rPr>
      </w:pPr>
    </w:p>
    <w:p w14:paraId="783CF25D" w14:textId="77777777" w:rsidR="0042208F" w:rsidRDefault="0042208F" w:rsidP="0042208F">
      <w:pPr>
        <w:jc w:val="center"/>
        <w:rPr>
          <w:rFonts w:ascii="Sakkal Majalla" w:hAnsi="Sakkal Majalla"/>
          <w:sz w:val="32"/>
          <w:szCs w:val="32"/>
          <w:rtl/>
        </w:rPr>
      </w:pPr>
      <w:r>
        <w:rPr>
          <w:noProof/>
        </w:rPr>
        <w:drawing>
          <wp:inline distT="0" distB="0" distL="0" distR="0" wp14:anchorId="72607E01" wp14:editId="7ACEF09C">
            <wp:extent cx="1318152" cy="1272784"/>
            <wp:effectExtent l="0" t="0" r="0" b="3810"/>
            <wp:docPr id="1608697151" name="Picture 160869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7E154DAB" w14:textId="77777777" w:rsidR="0042208F" w:rsidRDefault="0042208F" w:rsidP="0042208F">
      <w:pPr>
        <w:jc w:val="center"/>
        <w:rPr>
          <w:rFonts w:ascii="Sakkal Majalla" w:hAnsi="Sakkal Majalla"/>
          <w:sz w:val="32"/>
          <w:szCs w:val="32"/>
          <w:rtl/>
        </w:rPr>
      </w:pPr>
    </w:p>
    <w:p w14:paraId="311426D1" w14:textId="77777777" w:rsidR="0042208F" w:rsidRDefault="0042208F" w:rsidP="0042208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220C7EB" wp14:editId="1EA2662E">
                <wp:extent cx="5537836" cy="992761"/>
                <wp:effectExtent l="0" t="0" r="0" b="0"/>
                <wp:docPr id="619260994"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619260995" name="Group 619260995"/>
                        <wpg:cNvGrpSpPr/>
                        <wpg:grpSpPr>
                          <a:xfrm>
                            <a:off x="1" y="0"/>
                            <a:ext cx="5537836" cy="992761"/>
                            <a:chOff x="0" y="0"/>
                            <a:chExt cx="5538027" cy="992804"/>
                          </a:xfrm>
                        </wpg:grpSpPr>
                        <wps:wsp>
                          <wps:cNvPr id="619260996" name="TextBox 4"/>
                          <wps:cNvSpPr txBox="1"/>
                          <wps:spPr>
                            <a:xfrm>
                              <a:off x="4688958" y="456229"/>
                              <a:ext cx="849069" cy="536575"/>
                            </a:xfrm>
                            <a:prstGeom prst="rect">
                              <a:avLst/>
                            </a:prstGeom>
                            <a:noFill/>
                          </wps:spPr>
                          <wps:txbx>
                            <w:txbxContent>
                              <w:p w14:paraId="322C1B38" w14:textId="77777777" w:rsidR="0042208F" w:rsidRDefault="0042208F" w:rsidP="0042208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619260997" name="Rectangle: Rounded Corners 619260997"/>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9260998" name="TextBox 7"/>
                          <wps:cNvSpPr txBox="1"/>
                          <wps:spPr>
                            <a:xfrm>
                              <a:off x="0" y="203938"/>
                              <a:ext cx="4493415" cy="536598"/>
                            </a:xfrm>
                            <a:prstGeom prst="rect">
                              <a:avLst/>
                            </a:prstGeom>
                            <a:noFill/>
                          </wps:spPr>
                          <wps:txbx>
                            <w:txbxContent>
                              <w:p w14:paraId="611D034A" w14:textId="77777777" w:rsidR="0042208F" w:rsidRDefault="0042208F" w:rsidP="0042208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619260999" name="Picture 619260999" descr="Brainstorming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220C7EB" id="Group 63" o:spid="_x0000_s1081"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">
                <v:group id="Group 619260995" o:spid="_x0000_s1082"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">
                  <v:shape id="TextBox 4" o:spid="_x0000_s1083"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" filled="f" stroked="f">
                    <v:textbox style="mso-fit-shape-to-text:t">
                      <w:txbxContent>
                        <w:p w14:paraId="322C1B38" w14:textId="77777777" w:rsidR="0042208F" w:rsidRDefault="0042208F" w:rsidP="0042208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619260997" o:spid="_x0000_s1084"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" fillcolor="#168489" stroked="f" strokeweight="1pt">
                    <v:stroke joinstyle="miter"/>
                  </v:roundrect>
                  <v:shape id="TextBox 7" o:spid="_x0000_s1085"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" filled="f" stroked="f">
                    <v:textbox style="mso-fit-shape-to-text:t">
                      <w:txbxContent>
                        <w:p w14:paraId="611D034A" w14:textId="77777777" w:rsidR="0042208F" w:rsidRDefault="0042208F" w:rsidP="0042208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619260999" o:spid="_x0000_s1086"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">
                  <v:imagedata r:id="rId69" o:title="Brainstorming "/>
                </v:shape>
                <w10:anchorlock/>
              </v:group>
            </w:pict>
          </mc:Fallback>
        </mc:AlternateContent>
      </w:r>
    </w:p>
    <w:p w14:paraId="6D220035" w14:textId="59E30BA8" w:rsidR="0042208F" w:rsidRDefault="0042208F" w:rsidP="0042208F">
      <w:pPr>
        <w:rPr>
          <w:rtl/>
        </w:rPr>
      </w:pPr>
      <w:r w:rsidRPr="00E67690">
        <w:rPr>
          <w:noProof/>
          <w:sz w:val="34"/>
        </w:rPr>
        <w:drawing>
          <wp:anchor distT="0" distB="0" distL="114300" distR="114300" simplePos="0" relativeHeight="252806144" behindDoc="0" locked="0" layoutInCell="1" allowOverlap="1" wp14:anchorId="5736A416" wp14:editId="6641D4BA">
            <wp:simplePos x="0" y="0"/>
            <wp:positionH relativeFrom="margin">
              <wp:align>right</wp:align>
            </wp:positionH>
            <wp:positionV relativeFrom="paragraph">
              <wp:posOffset>11801</wp:posOffset>
            </wp:positionV>
            <wp:extent cx="457200" cy="457200"/>
            <wp:effectExtent l="0" t="0" r="0" b="0"/>
            <wp:wrapSquare wrapText="bothSides"/>
            <wp:docPr id="619261000" name="Picture 619261000"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1B17CB">
        <w:rPr>
          <w:rtl/>
        </w:rPr>
        <w:t>"تخيّل أنك مسؤول عن مشروع تطوّعي لخدمة 500 شخص في مجتمعك خلال شهر واحد فقط... من أين ستبدأ؟ وما أكبر تحدٍّ تتوقعه؟"</w:t>
      </w:r>
    </w:p>
    <w:p w14:paraId="4A780DB6" w14:textId="56CDAB84" w:rsidR="0042208F" w:rsidRDefault="00024081" w:rsidP="00024081">
      <w:pPr>
        <w:ind w:left="-897"/>
        <w:jc w:val="center"/>
        <w:rPr>
          <w:noProof/>
          <w:rtl/>
        </w:rPr>
      </w:pPr>
      <w:r>
        <w:rPr>
          <w:noProof/>
        </w:rPr>
        <mc:AlternateContent>
          <mc:Choice Requires="wps">
            <w:drawing>
              <wp:inline distT="0" distB="0" distL="0" distR="0" wp14:anchorId="2B39CCDB" wp14:editId="419D247B">
                <wp:extent cx="6709410" cy="5842000"/>
                <wp:effectExtent l="0" t="0" r="15240" b="25400"/>
                <wp:docPr id="4233030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9410" cy="5842000"/>
                        </a:xfrm>
                        <a:prstGeom prst="roundRect">
                          <a:avLst>
                            <a:gd name="adj" fmla="val 16667"/>
                          </a:avLst>
                        </a:prstGeom>
                        <a:solidFill>
                          <a:srgbClr val="EAF4E4"/>
                        </a:solidFill>
                        <a:ln w="12700">
                          <a:solidFill>
                            <a:schemeClr val="accent6"/>
                          </a:solidFill>
                          <a:miter lim="800000"/>
                          <a:headEnd/>
                          <a:tailEnd/>
                        </a:ln>
                      </wps:spPr>
                      <wps:txbx>
                        <w:txbxContent>
                          <w:p w14:paraId="4605731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A1D63F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490EB6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6A46F4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D4D662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D55004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0F92F7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29DAEA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641599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417B0E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BEB6C9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1B16CF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EAE1B9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865643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4C2958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7F040E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6F7A3D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555E7A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BA46BA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DC3914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2AA45C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94411F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37180A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46062C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0BB22D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6359B0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1894976" w14:textId="77777777" w:rsidR="00024081" w:rsidRDefault="00024081" w:rsidP="0002408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B39CCDB" id="_x0000_s1087" style="width:528.3pt;height:46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" fillcolor="#eaf4e4" strokecolor="#70ad47 [3209]" strokeweight="1pt">
                <v:stroke joinstyle="miter"/>
                <v:textbox inset="0,3mm,0">
                  <w:txbxContent>
                    <w:p w14:paraId="4605731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A1D63F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490EB6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6A46F4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D4D662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D55004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0F92F7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29DAEA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641599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417B0E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BEB6C9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1B16CF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EAE1B9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865643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4C2958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7F040E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6F7A3D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555E7A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BA46BA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DC3914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2AA45C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94411F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37180A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46062C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0BB22D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6359B0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1894976" w14:textId="77777777" w:rsidR="00024081" w:rsidRDefault="00024081" w:rsidP="00024081">
                      <w:pPr>
                        <w:jc w:val="center"/>
                        <w:rPr>
                          <w:sz w:val="22"/>
                          <w:szCs w:val="28"/>
                          <w:rtl/>
                          <w:lang w:bidi="ar-SY"/>
                        </w:rPr>
                      </w:pPr>
                    </w:p>
                  </w:txbxContent>
                </v:textbox>
                <w10:anchorlock/>
              </v:roundrect>
            </w:pict>
          </mc:Fallback>
        </mc:AlternateContent>
      </w:r>
    </w:p>
    <w:p w14:paraId="5CD6A95C" w14:textId="7AB2EBAF" w:rsidR="0042208F" w:rsidRPr="0042208F" w:rsidRDefault="0042208F" w:rsidP="0042208F">
      <w:pPr>
        <w:jc w:val="center"/>
        <w:rPr>
          <w:rFonts w:ascii="Sakkal Majalla" w:hAnsi="Sakkal Majalla"/>
          <w:b/>
          <w:bCs/>
          <w:color w:val="FF0000"/>
          <w:sz w:val="32"/>
          <w:szCs w:val="32"/>
          <w:rtl/>
        </w:rPr>
      </w:pPr>
      <w:r>
        <w:rPr>
          <w:noProof/>
        </w:rPr>
        <w:drawing>
          <wp:inline distT="0" distB="0" distL="0" distR="0" wp14:anchorId="7106E786" wp14:editId="7AF27681">
            <wp:extent cx="1216025" cy="1216025"/>
            <wp:effectExtent l="0" t="0" r="0" b="0"/>
            <wp:docPr id="619261003" name="Picture 619261003"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271C2C42" w14:textId="76137FDB" w:rsidR="0042208F" w:rsidRDefault="0042208F" w:rsidP="0042208F">
      <w:pPr>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2B8ECD5F" wp14:editId="1A6988FF">
                <wp:extent cx="5731510" cy="895350"/>
                <wp:effectExtent l="0" t="0" r="21590" b="19050"/>
                <wp:docPr id="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 name="صورة 38"/>
                          <pic:cNvPicPr/>
                        </pic:nvPicPr>
                        <pic:blipFill>
                          <a:blip r:embed="rId7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 name="مجموعة 39"/>
                        <wpg:cNvGrpSpPr/>
                        <wpg:grpSpPr>
                          <a:xfrm>
                            <a:off x="0" y="0"/>
                            <a:ext cx="5731510" cy="895350"/>
                            <a:chOff x="0" y="0"/>
                            <a:chExt cx="5878196" cy="918845"/>
                          </a:xfrm>
                        </wpg:grpSpPr>
                        <wpg:grpSp>
                          <wpg:cNvPr id="11" name="مجموعة 40"/>
                          <wpg:cNvGrpSpPr/>
                          <wpg:grpSpPr>
                            <a:xfrm>
                              <a:off x="0" y="0"/>
                              <a:ext cx="5878196" cy="918845"/>
                              <a:chOff x="0" y="0"/>
                              <a:chExt cx="6240348" cy="919070"/>
                            </a:xfrm>
                          </wpg:grpSpPr>
                          <wpg:grpSp>
                            <wpg:cNvPr id="12" name="مجموعة 41"/>
                            <wpg:cNvGrpSpPr/>
                            <wpg:grpSpPr>
                              <a:xfrm>
                                <a:off x="0" y="169208"/>
                                <a:ext cx="5433072" cy="580613"/>
                                <a:chOff x="0" y="169208"/>
                                <a:chExt cx="5433072" cy="580613"/>
                              </a:xfrm>
                            </wpg:grpSpPr>
                            <wps:wsp>
                              <wps:cNvPr id="1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 name="مربع نص 41"/>
                          <wps:cNvSpPr txBox="1"/>
                          <wps:spPr>
                            <a:xfrm>
                              <a:off x="204484" y="256976"/>
                              <a:ext cx="4616071" cy="387740"/>
                            </a:xfrm>
                            <a:prstGeom prst="rect">
                              <a:avLst/>
                            </a:prstGeom>
                            <a:noFill/>
                          </wps:spPr>
                          <wps:txbx>
                            <w:txbxContent>
                              <w:p w14:paraId="307F808B" w14:textId="532B19E2" w:rsidR="0042208F" w:rsidRPr="002E38F8" w:rsidRDefault="0042208F" w:rsidP="0042208F">
                                <w:pPr>
                                  <w:rPr>
                                    <w:rFonts w:eastAsia="Calibri" w:hAnsi="Adobe Arabic" w:cs="Adobe Arabic"/>
                                    <w:b/>
                                    <w:bCs/>
                                    <w:color w:val="FFFFFF" w:themeColor="background1"/>
                                    <w:kern w:val="24"/>
                                    <w:sz w:val="36"/>
                                    <w:szCs w:val="36"/>
                                    <w:lang w:bidi="ar-EG"/>
                                  </w:rPr>
                                </w:pPr>
                                <w:r w:rsidRPr="002E38F8">
                                  <w:rPr>
                                    <w:rFonts w:eastAsia="Calibri" w:hAnsi="Adobe Arabic" w:cs="Adobe Arabic" w:hint="cs"/>
                                    <w:b/>
                                    <w:bCs/>
                                    <w:color w:val="FFFFFF" w:themeColor="background1"/>
                                    <w:kern w:val="24"/>
                                    <w:sz w:val="36"/>
                                    <w:szCs w:val="36"/>
                                    <w:rtl/>
                                    <w:lang w:bidi="ar-EG"/>
                                  </w:rPr>
                                  <w:t>مفهوم العمل التطوعي وأهميته</w:t>
                                </w:r>
                              </w:p>
                            </w:txbxContent>
                          </wps:txbx>
                          <wps:bodyPr wrap="square" rtlCol="1">
                            <a:spAutoFit/>
                          </wps:bodyPr>
                        </wps:wsp>
                      </wpg:grpSp>
                    </wpg:wgp>
                  </a:graphicData>
                </a:graphic>
              </wp:inline>
            </w:drawing>
          </mc:Choice>
          <mc:Fallback>
            <w:pict>
              <v:group w14:anchorId="2B8ECD5F" id="مجموعة 11" o:spid="_x0000_s10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CMhoZ9BwAAeh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108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">
                  <v:imagedata r:id="rId73" o:title=""/>
                </v:shape>
                <v:group id="مجموعة 39" o:spid="_x0000_s10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مجموعة 40" o:spid="_x0000_s10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مجموعة 41" o:spid="_x0000_s10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شكل حر 42" o:spid="_x0000_s10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" fillcolor="#168489" stroked="f" strokeweight="1pt">
                        <v:stroke joinstyle="miter"/>
                      </v:roundrect>
                    </v:group>
                    <v:oval id="شكل بيضاوي 44" o:spid="_x0000_s10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" filled="f" strokecolor="#a5a5a5 [2092]" strokeweight="1pt">
                      <v:stroke joinstyle="miter"/>
                    </v:oval>
                  </v:group>
                  <v:shape id="مربع نص 41" o:spid="_x0000_s1096"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307F808B" w14:textId="532B19E2" w:rsidR="0042208F" w:rsidRPr="002E38F8" w:rsidRDefault="0042208F" w:rsidP="0042208F">
                          <w:pPr>
                            <w:rPr>
                              <w:rFonts w:eastAsia="Calibri" w:hAnsi="Adobe Arabic" w:cs="Adobe Arabic"/>
                              <w:b/>
                              <w:bCs/>
                              <w:color w:val="FFFFFF" w:themeColor="background1"/>
                              <w:kern w:val="24"/>
                              <w:sz w:val="36"/>
                              <w:szCs w:val="36"/>
                              <w:lang w:bidi="ar-EG"/>
                            </w:rPr>
                          </w:pPr>
                          <w:r w:rsidRPr="002E38F8">
                            <w:rPr>
                              <w:rFonts w:eastAsia="Calibri" w:hAnsi="Adobe Arabic" w:cs="Adobe Arabic" w:hint="cs"/>
                              <w:b/>
                              <w:bCs/>
                              <w:color w:val="FFFFFF" w:themeColor="background1"/>
                              <w:kern w:val="24"/>
                              <w:sz w:val="36"/>
                              <w:szCs w:val="36"/>
                              <w:rtl/>
                              <w:lang w:bidi="ar-EG"/>
                            </w:rPr>
                            <w:t>مفهوم العمل التطوعي وأهميته</w:t>
                          </w:r>
                        </w:p>
                      </w:txbxContent>
                    </v:textbox>
                  </v:shape>
                </v:group>
                <w10:anchorlock/>
              </v:group>
            </w:pict>
          </mc:Fallback>
        </mc:AlternateContent>
      </w:r>
    </w:p>
    <w:p w14:paraId="23F58831" w14:textId="19C9E964" w:rsidR="0042208F" w:rsidRPr="0042208F" w:rsidRDefault="0042208F" w:rsidP="0042208F">
      <w:pPr>
        <w:pStyle w:val="ad"/>
        <w:rPr>
          <w:b w:val="0"/>
          <w:bCs/>
          <w:color w:val="168489"/>
          <w:rtl/>
        </w:rPr>
      </w:pPr>
      <w:r w:rsidRPr="00E42DAD">
        <w:rPr>
          <w:noProof/>
          <w:color w:val="1E3D6A"/>
        </w:rPr>
        <mc:AlternateContent>
          <mc:Choice Requires="wpg">
            <w:drawing>
              <wp:anchor distT="0" distB="0" distL="114300" distR="114300" simplePos="0" relativeHeight="252817408" behindDoc="0" locked="0" layoutInCell="1" allowOverlap="1" wp14:anchorId="720B5E9E" wp14:editId="1EDE0139">
                <wp:simplePos x="0" y="0"/>
                <wp:positionH relativeFrom="column">
                  <wp:posOffset>4944110</wp:posOffset>
                </wp:positionH>
                <wp:positionV relativeFrom="paragraph">
                  <wp:posOffset>-3175</wp:posOffset>
                </wp:positionV>
                <wp:extent cx="784860" cy="638175"/>
                <wp:effectExtent l="0" t="0" r="0" b="28575"/>
                <wp:wrapSquare wrapText="bothSides"/>
                <wp:docPr id="1608696513"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1608696514" name="Picture 1608696514" descr="Problem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6515" name="Rectangle: Rounded Corners 160869651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B08406F" id="Group 29" o:spid="_x0000_s1026" style="position:absolute;margin-left:389.3pt;margin-top:-.25pt;width:61.8pt;height:50.25pt;z-index:25281740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">
                <v:shape id="Picture 1608696514"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">
                  <v:imagedata r:id="rId74" o:title="Problem "/>
                </v:shape>
                <v:roundrect id="Rectangle: Rounded Corners 160869651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" fillcolor="#168489" strokecolor="#168489" strokeweight="1pt">
                  <v:stroke joinstyle="miter"/>
                </v:roundrect>
                <w10:wrap type="square"/>
              </v:group>
            </w:pict>
          </mc:Fallback>
        </mc:AlternateContent>
      </w:r>
      <w:r>
        <w:rPr>
          <w:noProof/>
        </w:rPr>
        <w:drawing>
          <wp:anchor distT="0" distB="0" distL="114300" distR="114300" simplePos="0" relativeHeight="252813312" behindDoc="0" locked="0" layoutInCell="1" allowOverlap="1" wp14:anchorId="670B64F2" wp14:editId="5F65D2D2">
            <wp:simplePos x="0" y="0"/>
            <wp:positionH relativeFrom="margin">
              <wp:align>left</wp:align>
            </wp:positionH>
            <wp:positionV relativeFrom="paragraph">
              <wp:posOffset>326434</wp:posOffset>
            </wp:positionV>
            <wp:extent cx="1223010" cy="1223010"/>
            <wp:effectExtent l="0" t="0" r="0" b="0"/>
            <wp:wrapSquare wrapText="bothSides"/>
            <wp:docPr id="1087" name="Picture 1087" descr="Working at ho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orking at home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Pr="0042208F">
        <w:rPr>
          <w:b w:val="0"/>
          <w:bCs/>
          <w:color w:val="168489"/>
          <w:rtl/>
        </w:rPr>
        <w:t>تعريف العمل التطوّعي:</w:t>
      </w:r>
      <w:r w:rsidRPr="0042208F">
        <w:t xml:space="preserve"> </w:t>
      </w:r>
    </w:p>
    <w:p w14:paraId="1D76875C" w14:textId="130E132C" w:rsidR="0042208F" w:rsidRDefault="0042208F" w:rsidP="0042208F">
      <w:pPr>
        <w:rPr>
          <w:rtl/>
        </w:rPr>
      </w:pPr>
      <w:r w:rsidRPr="00635F6A">
        <w:rPr>
          <w:rtl/>
        </w:rPr>
        <w:t>العمل التطوّعي</w:t>
      </w:r>
      <w:r w:rsidRPr="001B17CB">
        <w:rPr>
          <w:rtl/>
        </w:rPr>
        <w:t xml:space="preserve"> هو جهد إنساني يبذله الفرد أو مجموعة من الأفراد بدافع ذاتي دون انتظار مقابل مادي، بهدف خدمة المجتمع وتحقيق منفعة عامة. </w:t>
      </w:r>
    </w:p>
    <w:p w14:paraId="673399CE" w14:textId="77777777" w:rsidR="0042208F" w:rsidRPr="001B17CB" w:rsidRDefault="0042208F" w:rsidP="0042208F">
      <w:pPr>
        <w:rPr>
          <w:rtl/>
        </w:rPr>
      </w:pPr>
      <w:r w:rsidRPr="001B17CB">
        <w:rPr>
          <w:rtl/>
        </w:rPr>
        <w:t>وقد عرّفته الأمم المتحدة بأنه: "العمل غير مدفوع الأجر وغير المهني الذي يقوم به الأفراد من أجل مساعدة الآخرين".</w:t>
      </w:r>
    </w:p>
    <w:p w14:paraId="41A05551" w14:textId="77777777" w:rsidR="0042208F" w:rsidRPr="0042208F" w:rsidRDefault="0042208F" w:rsidP="0042208F">
      <w:pPr>
        <w:pStyle w:val="ad"/>
        <w:rPr>
          <w:b w:val="0"/>
          <w:bCs/>
          <w:color w:val="168489"/>
          <w:rtl/>
        </w:rPr>
      </w:pPr>
      <w:r w:rsidRPr="0042208F">
        <w:rPr>
          <w:b w:val="0"/>
          <w:bCs/>
          <w:color w:val="168489"/>
          <w:rtl/>
        </w:rPr>
        <w:t>أهمية العمل التطوّعي:</w:t>
      </w:r>
    </w:p>
    <w:p w14:paraId="3EF5EA54" w14:textId="2D33F86F" w:rsidR="0042208F" w:rsidRPr="001B17CB" w:rsidRDefault="0042208F" w:rsidP="0042208F">
      <w:pPr>
        <w:rPr>
          <w:rtl/>
        </w:rPr>
      </w:pPr>
      <w:r>
        <w:rPr>
          <w:noProof/>
        </w:rPr>
        <w:drawing>
          <wp:anchor distT="0" distB="0" distL="114300" distR="114300" simplePos="0" relativeHeight="252814336" behindDoc="0" locked="0" layoutInCell="1" allowOverlap="1" wp14:anchorId="778F3064" wp14:editId="3DCE8301">
            <wp:simplePos x="0" y="0"/>
            <wp:positionH relativeFrom="margin">
              <wp:align>left</wp:align>
            </wp:positionH>
            <wp:positionV relativeFrom="paragraph">
              <wp:posOffset>532071</wp:posOffset>
            </wp:positionV>
            <wp:extent cx="1223010" cy="1223010"/>
            <wp:effectExtent l="0" t="0" r="0" b="0"/>
            <wp:wrapSquare wrapText="bothSides"/>
            <wp:docPr id="1608696512" name="Picture 1608696512" descr="Volunte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olunteer "/>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Pr="0042208F">
        <w:rPr>
          <w:color w:val="168489"/>
          <w:rtl/>
        </w:rPr>
        <w:t xml:space="preserve">1. على المستوى الفردي: </w:t>
      </w:r>
      <w:r w:rsidRPr="001B17CB">
        <w:rPr>
          <w:rtl/>
        </w:rPr>
        <w:t>يعزّز الثقة بالنفس، وينمّي المهارات الشخصية والمهنية، ويعمق الشعور بالمسؤولية الاجتماعية.</w:t>
      </w:r>
      <w:r w:rsidRPr="0042208F">
        <w:t xml:space="preserve"> </w:t>
      </w:r>
    </w:p>
    <w:p w14:paraId="7B2B738D" w14:textId="77777777" w:rsidR="0042208F" w:rsidRPr="001B17CB" w:rsidRDefault="0042208F" w:rsidP="0042208F">
      <w:pPr>
        <w:rPr>
          <w:rtl/>
        </w:rPr>
      </w:pPr>
      <w:r w:rsidRPr="0042208F">
        <w:rPr>
          <w:color w:val="168489"/>
          <w:rtl/>
        </w:rPr>
        <w:t>2. على المستوى المجتمعي:</w:t>
      </w:r>
      <w:r w:rsidRPr="001B17CB">
        <w:rPr>
          <w:rtl/>
        </w:rPr>
        <w:t xml:space="preserve"> يساهم في سدّ الفجوات الخدمية، ويعزّز التكافل الاجتماعي، ويساعد على بناء مجتمع متماسك.</w:t>
      </w:r>
    </w:p>
    <w:p w14:paraId="4CFCDCA9" w14:textId="77777777" w:rsidR="0042208F" w:rsidRPr="001B17CB" w:rsidRDefault="0042208F" w:rsidP="0042208F">
      <w:pPr>
        <w:rPr>
          <w:rtl/>
        </w:rPr>
      </w:pPr>
      <w:r w:rsidRPr="0042208F">
        <w:rPr>
          <w:color w:val="168489"/>
          <w:rtl/>
        </w:rPr>
        <w:t>3. على المستوى الاقتصادي:</w:t>
      </w:r>
      <w:r w:rsidRPr="001B17CB">
        <w:rPr>
          <w:rtl/>
        </w:rPr>
        <w:t xml:space="preserve"> يوفّر خدمات بتكلفة أقل، ويخفّف العبء عن المؤسسات الحكومية.</w:t>
      </w:r>
    </w:p>
    <w:p w14:paraId="1BAA23BA" w14:textId="77777777" w:rsidR="0042208F" w:rsidRPr="001B17CB" w:rsidRDefault="0042208F" w:rsidP="0042208F">
      <w:pPr>
        <w:rPr>
          <w:rtl/>
        </w:rPr>
      </w:pPr>
      <w:r w:rsidRPr="001B17CB">
        <w:rPr>
          <w:rtl/>
        </w:rPr>
        <w:t>وتشير الإحصائيات إلى أن الدول التي ترتفع فيها نسبة المشاركة في العمل التطوّعي تتمتع بمستويات أعلى من الرفاهية الاجتماعية. ففي دراسة أجرتها منظمة العمل الدولية عام 2021، تبيّن أن قيمة العمل التطوّعي عالمياً تقدّر بنحو 2.4% من الناتج المحلي الإجمالي العالمي.</w:t>
      </w:r>
    </w:p>
    <w:p w14:paraId="6929525C" w14:textId="058E31C0" w:rsidR="0042208F" w:rsidRPr="0042208F" w:rsidRDefault="0042208F" w:rsidP="0042208F">
      <w:pPr>
        <w:pStyle w:val="ad"/>
        <w:rPr>
          <w:b w:val="0"/>
          <w:bCs/>
          <w:color w:val="168489"/>
          <w:rtl/>
        </w:rPr>
      </w:pPr>
      <w:r>
        <w:rPr>
          <w:noProof/>
        </w:rPr>
        <w:drawing>
          <wp:anchor distT="0" distB="0" distL="114300" distR="114300" simplePos="0" relativeHeight="252818432" behindDoc="0" locked="0" layoutInCell="1" allowOverlap="1" wp14:anchorId="00619B3D" wp14:editId="3B1741F5">
            <wp:simplePos x="0" y="0"/>
            <wp:positionH relativeFrom="margin">
              <wp:align>left</wp:align>
            </wp:positionH>
            <wp:positionV relativeFrom="paragraph">
              <wp:posOffset>275177</wp:posOffset>
            </wp:positionV>
            <wp:extent cx="1223010" cy="1223010"/>
            <wp:effectExtent l="0" t="0" r="0" b="0"/>
            <wp:wrapSquare wrapText="bothSides"/>
            <wp:docPr id="1608696516" name="Picture 1608696516" descr="Wo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ork "/>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Pr="00E42DAD">
        <w:rPr>
          <w:noProof/>
        </w:rPr>
        <mc:AlternateContent>
          <mc:Choice Requires="wpg">
            <w:drawing>
              <wp:anchor distT="0" distB="0" distL="114300" distR="114300" simplePos="0" relativeHeight="252816384" behindDoc="0" locked="0" layoutInCell="1" allowOverlap="1" wp14:anchorId="4D0466A1" wp14:editId="69D69FAD">
                <wp:simplePos x="0" y="0"/>
                <wp:positionH relativeFrom="column">
                  <wp:posOffset>4995545</wp:posOffset>
                </wp:positionH>
                <wp:positionV relativeFrom="paragraph">
                  <wp:posOffset>10765</wp:posOffset>
                </wp:positionV>
                <wp:extent cx="735965" cy="661670"/>
                <wp:effectExtent l="0" t="0" r="6985" b="5080"/>
                <wp:wrapSquare wrapText="bothSides"/>
                <wp:docPr id="160869795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7956" name="Picture 1608697956"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957" name="Rectangle: Rounded Corners 160869795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A24A631" id="Group 20" o:spid="_x0000_s1026" style="position:absolute;margin-left:393.35pt;margin-top:.85pt;width:57.95pt;height:52.1pt;z-index:25281638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oua2U98AAAAJAQAADwAAAGRycy9kb3ducmV2&#10;LnhtbEyPQWvCQBCF74X+h2WE3uomFqPGbESk7UkK1ULpbc2OSTA7G7JrEv99p6d6Gh7f48172Wa0&#10;jeix87UjBfE0AoFUOFNTqeDr+Pa8BOGDJqMbR6jghh42+eNDplPjBvrE/hBKwSHkU62gCqFNpfRF&#10;hVb7qWuRmJ1dZ3Vg2ZXSdHrgcNvIWRQl0uqa+EOlW9xVWFwOV6vgfdDD9iV+7feX8+72c5x/fO9j&#10;VOppMm7XIAKO4d8Mf/W5OuTc6eSuZLxoFCyWyYKtDPgwX0WzBMSJdTRfgcwzeb8g/w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">
                <v:shape id="Picture 160869795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">
                  <v:imagedata r:id="rId78" o:title="Reference "/>
                </v:shape>
                <v:roundrect id="Rectangle: Rounded Corners 160869795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" fillcolor="#168489" strokecolor="#168489" strokeweight="1pt">
                  <v:stroke joinstyle="miter"/>
                </v:roundrect>
                <w10:wrap type="square"/>
              </v:group>
            </w:pict>
          </mc:Fallback>
        </mc:AlternateContent>
      </w:r>
      <w:r w:rsidRPr="0042208F">
        <w:rPr>
          <w:b w:val="0"/>
          <w:bCs/>
          <w:color w:val="168489"/>
          <w:rtl/>
        </w:rPr>
        <w:t>مثال عملي:</w:t>
      </w:r>
      <w:r w:rsidRPr="0042208F">
        <w:t xml:space="preserve"> </w:t>
      </w:r>
    </w:p>
    <w:p w14:paraId="714991AC" w14:textId="77777777" w:rsidR="0042208F" w:rsidRPr="001B17CB" w:rsidRDefault="0042208F" w:rsidP="0042208F">
      <w:pPr>
        <w:rPr>
          <w:rtl/>
        </w:rPr>
      </w:pPr>
      <w:r w:rsidRPr="001B17CB">
        <w:rPr>
          <w:rtl/>
        </w:rPr>
        <w:t>مبادرة "بنك الطعام" التي بدأت كفكرة تطوّعية بسيطة في مصر عام 2006، استطاعت خلال 15 عاماً أن تصل إلى أكثر من 40 مليون مستفيد، وأصبحت نموذجاً يُحتذى به في العديد من الدول العربية.</w:t>
      </w:r>
    </w:p>
    <w:p w14:paraId="2E667629" w14:textId="2624FDEE" w:rsidR="0042208F" w:rsidRDefault="0042208F" w:rsidP="0042208F">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742E60A2" wp14:editId="052292E2">
                <wp:extent cx="5731510" cy="895350"/>
                <wp:effectExtent l="0" t="0" r="21590" b="19050"/>
                <wp:docPr id="1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 name="صورة 38"/>
                          <pic:cNvPicPr/>
                        </pic:nvPicPr>
                        <pic:blipFill>
                          <a:blip r:embed="rId7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 name="مجموعة 39"/>
                        <wpg:cNvGrpSpPr/>
                        <wpg:grpSpPr>
                          <a:xfrm>
                            <a:off x="0" y="0"/>
                            <a:ext cx="5731510" cy="895350"/>
                            <a:chOff x="0" y="0"/>
                            <a:chExt cx="5878196" cy="918845"/>
                          </a:xfrm>
                        </wpg:grpSpPr>
                        <wpg:grpSp>
                          <wpg:cNvPr id="23" name="مجموعة 40"/>
                          <wpg:cNvGrpSpPr/>
                          <wpg:grpSpPr>
                            <a:xfrm>
                              <a:off x="0" y="0"/>
                              <a:ext cx="5878196" cy="918845"/>
                              <a:chOff x="0" y="0"/>
                              <a:chExt cx="6240348" cy="919070"/>
                            </a:xfrm>
                          </wpg:grpSpPr>
                          <wpg:grpSp>
                            <wpg:cNvPr id="24" name="مجموعة 41"/>
                            <wpg:cNvGrpSpPr/>
                            <wpg:grpSpPr>
                              <a:xfrm>
                                <a:off x="0" y="169208"/>
                                <a:ext cx="5433072" cy="580613"/>
                                <a:chOff x="0" y="169208"/>
                                <a:chExt cx="5433072" cy="580613"/>
                              </a:xfrm>
                            </wpg:grpSpPr>
                            <wps:wsp>
                              <wps:cNvPr id="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 name="مربع نص 41"/>
                          <wps:cNvSpPr txBox="1"/>
                          <wps:spPr>
                            <a:xfrm>
                              <a:off x="204484" y="256976"/>
                              <a:ext cx="4616071" cy="387740"/>
                            </a:xfrm>
                            <a:prstGeom prst="rect">
                              <a:avLst/>
                            </a:prstGeom>
                            <a:noFill/>
                          </wps:spPr>
                          <wps:txbx>
                            <w:txbxContent>
                              <w:p w14:paraId="64A4ED00" w14:textId="51A63315"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hint="cs"/>
                                    <w:b/>
                                    <w:bCs/>
                                    <w:color w:val="FFFFFF"/>
                                    <w:kern w:val="24"/>
                                    <w:sz w:val="36"/>
                                    <w:szCs w:val="36"/>
                                    <w:rtl/>
                                    <w:lang w:bidi="ar-EG"/>
                                  </w:rPr>
                                  <w:t xml:space="preserve">تصنيفات </w:t>
                                </w:r>
                                <w:r w:rsidRPr="0042208F">
                                  <w:rPr>
                                    <w:rFonts w:eastAsia="Calibri" w:hAnsi="Adobe Arabic" w:cs="Adobe Arabic"/>
                                    <w:b/>
                                    <w:bCs/>
                                    <w:color w:val="FFFFFF"/>
                                    <w:kern w:val="24"/>
                                    <w:sz w:val="36"/>
                                    <w:szCs w:val="36"/>
                                    <w:rtl/>
                                    <w:lang w:bidi="ar-EG"/>
                                  </w:rPr>
                                  <w:t>المشاريع التطوعية، وأثرها المجتمعي</w:t>
                                </w:r>
                              </w:p>
                            </w:txbxContent>
                          </wps:txbx>
                          <wps:bodyPr wrap="square" rtlCol="1">
                            <a:spAutoFit/>
                          </wps:bodyPr>
                        </wps:wsp>
                      </wpg:grpSp>
                    </wpg:wgp>
                  </a:graphicData>
                </a:graphic>
              </wp:inline>
            </w:drawing>
          </mc:Choice>
          <mc:Fallback>
            <w:pict>
              <v:group w14:anchorId="742E60A2" id="_x0000_s109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Z4GldwcAAHscAAAOAAAAZHJzL2Uyb0RvYy54bWzsWduO00YYvq/Ud7B8&#10;WQni8yFiFy1QUCVKV0BFe+k4TmLV9rjjySbLbaFCvAi0alXRlla8SfI2/f4Z23EOS7Ko0F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">
                <v:shape id="صورة 38" o:spid="_x0000_s109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">
                  <v:imagedata r:id="rId78" o:title=""/>
                </v:shape>
                <v:group id="مجموعة 39" o:spid="_x0000_s10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مجموعة 40" o:spid="_x0000_s11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مجموعة 41" o:spid="_x0000_s11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شكل حر 42" o:spid="_x0000_s11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" fillcolor="#168489" stroked="f" strokeweight="1pt">
                        <v:stroke joinstyle="miter"/>
                      </v:roundrect>
                    </v:group>
                    <v:oval id="شكل بيضاوي 44" o:spid="_x0000_s11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" filled="f" strokecolor="#a5a5a5 [2092]" strokeweight="1pt">
                      <v:stroke joinstyle="miter"/>
                    </v:oval>
                  </v:group>
                  <v:shape id="مربع نص 41" o:spid="_x0000_s110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64A4ED00" w14:textId="51A63315"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hint="cs"/>
                              <w:b/>
                              <w:bCs/>
                              <w:color w:val="FFFFFF"/>
                              <w:kern w:val="24"/>
                              <w:sz w:val="36"/>
                              <w:szCs w:val="36"/>
                              <w:rtl/>
                              <w:lang w:bidi="ar-EG"/>
                            </w:rPr>
                            <w:t xml:space="preserve">تصنيفات </w:t>
                          </w:r>
                          <w:r w:rsidRPr="0042208F">
                            <w:rPr>
                              <w:rFonts w:eastAsia="Calibri" w:hAnsi="Adobe Arabic" w:cs="Adobe Arabic"/>
                              <w:b/>
                              <w:bCs/>
                              <w:color w:val="FFFFFF"/>
                              <w:kern w:val="24"/>
                              <w:sz w:val="36"/>
                              <w:szCs w:val="36"/>
                              <w:rtl/>
                              <w:lang w:bidi="ar-EG"/>
                            </w:rPr>
                            <w:t>المشاريع التطوعية، وأثرها المجتمعي</w:t>
                          </w:r>
                        </w:p>
                      </w:txbxContent>
                    </v:textbox>
                  </v:shape>
                </v:group>
                <w10:anchorlock/>
              </v:group>
            </w:pict>
          </mc:Fallback>
        </mc:AlternateContent>
      </w:r>
    </w:p>
    <w:p w14:paraId="5F11F874" w14:textId="77777777" w:rsidR="0042208F" w:rsidRDefault="0042208F" w:rsidP="0042208F">
      <w:r w:rsidRPr="001B17CB">
        <w:rPr>
          <w:rtl/>
        </w:rPr>
        <w:t>تتنوّع المشاريع التطوّعية بتنوّع المجالات والاحتياجات، ويمكن تصنيفها كالتالي:</w:t>
      </w:r>
    </w:p>
    <w:p w14:paraId="47D3F690" w14:textId="5661BB29" w:rsidR="0042208F" w:rsidRPr="0042208F" w:rsidRDefault="0042208F" w:rsidP="0042208F">
      <w:pPr>
        <w:rPr>
          <w:b/>
          <w:bCs/>
          <w:rtl/>
        </w:rPr>
      </w:pPr>
      <w:r w:rsidRPr="0042208F">
        <w:rPr>
          <w:b/>
          <w:bCs/>
          <w:noProof/>
        </w:rPr>
        <mc:AlternateContent>
          <mc:Choice Requires="wpg">
            <w:drawing>
              <wp:inline distT="0" distB="0" distL="0" distR="0" wp14:anchorId="7E55FEBD" wp14:editId="1739339B">
                <wp:extent cx="5522972" cy="2631417"/>
                <wp:effectExtent l="19050" t="19050" r="20955" b="0"/>
                <wp:docPr id="1608696517" name="Group 6"/>
                <wp:cNvGraphicFramePr/>
                <a:graphic xmlns:a="http://schemas.openxmlformats.org/drawingml/2006/main">
                  <a:graphicData uri="http://schemas.microsoft.com/office/word/2010/wordprocessingGroup">
                    <wpg:wgp>
                      <wpg:cNvGrpSpPr/>
                      <wpg:grpSpPr>
                        <a:xfrm>
                          <a:off x="0" y="0"/>
                          <a:ext cx="5522972" cy="2631417"/>
                          <a:chOff x="0" y="0"/>
                          <a:chExt cx="5522972" cy="2631417"/>
                        </a:xfrm>
                      </wpg:grpSpPr>
                      <wpg:grpSp>
                        <wpg:cNvPr id="1608696518" name="Group 1608696518"/>
                        <wpg:cNvGrpSpPr/>
                        <wpg:grpSpPr>
                          <a:xfrm>
                            <a:off x="0" y="0"/>
                            <a:ext cx="5522972" cy="2631417"/>
                            <a:chOff x="0" y="0"/>
                            <a:chExt cx="5522972" cy="2631417"/>
                          </a:xfrm>
                        </wpg:grpSpPr>
                        <wpg:grpSp>
                          <wpg:cNvPr id="1608696519" name="Group 1608696519"/>
                          <wpg:cNvGrpSpPr/>
                          <wpg:grpSpPr>
                            <a:xfrm>
                              <a:off x="0" y="0"/>
                              <a:ext cx="1582258" cy="2631417"/>
                              <a:chOff x="0" y="0"/>
                              <a:chExt cx="1582258" cy="2631417"/>
                            </a:xfrm>
                          </wpg:grpSpPr>
                          <wps:wsp>
                            <wps:cNvPr id="1608696520" name="Rectangle: Rounded Corners 1608696520"/>
                            <wps:cNvSpPr/>
                            <wps:spPr>
                              <a:xfrm>
                                <a:off x="1" y="888557"/>
                                <a:ext cx="1582257" cy="174286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21" name="Oval 1608696521"/>
                            <wps:cNvSpPr/>
                            <wps:spPr>
                              <a:xfrm>
                                <a:off x="0" y="0"/>
                                <a:ext cx="1569774" cy="1569774"/>
                              </a:xfrm>
                              <a:prstGeom prst="ellipse">
                                <a:avLst/>
                              </a:prstGeom>
                              <a:solidFill>
                                <a:srgbClr val="168489"/>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608696522" name="Group 1608696522"/>
                          <wpg:cNvGrpSpPr/>
                          <wpg:grpSpPr>
                            <a:xfrm>
                              <a:off x="1970357" y="0"/>
                              <a:ext cx="1582258" cy="2631417"/>
                              <a:chOff x="1970357" y="0"/>
                              <a:chExt cx="1582258" cy="2631417"/>
                            </a:xfrm>
                          </wpg:grpSpPr>
                          <wps:wsp>
                            <wps:cNvPr id="1608696523" name="Rectangle: Rounded Corners 1608696523"/>
                            <wps:cNvSpPr/>
                            <wps:spPr>
                              <a:xfrm>
                                <a:off x="1970358" y="888557"/>
                                <a:ext cx="1582257" cy="174286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24" name="Oval 1608696524"/>
                            <wps:cNvSpPr/>
                            <wps:spPr>
                              <a:xfrm>
                                <a:off x="1970357" y="0"/>
                                <a:ext cx="1569774" cy="1569774"/>
                              </a:xfrm>
                              <a:prstGeom prst="ellipse">
                                <a:avLst/>
                              </a:prstGeom>
                              <a:solidFill>
                                <a:srgbClr val="2E75B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608696525" name="Group 1608696525"/>
                          <wpg:cNvGrpSpPr/>
                          <wpg:grpSpPr>
                            <a:xfrm>
                              <a:off x="3940714" y="0"/>
                              <a:ext cx="1582258" cy="2631417"/>
                              <a:chOff x="3940714" y="0"/>
                              <a:chExt cx="1582258" cy="2631417"/>
                            </a:xfrm>
                          </wpg:grpSpPr>
                          <wps:wsp>
                            <wps:cNvPr id="1608696526" name="Rectangle: Rounded Corners 1608696526"/>
                            <wps:cNvSpPr/>
                            <wps:spPr>
                              <a:xfrm>
                                <a:off x="3940715" y="888557"/>
                                <a:ext cx="1582257" cy="174286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27" name="Oval 1608696527"/>
                            <wps:cNvSpPr/>
                            <wps:spPr>
                              <a:xfrm>
                                <a:off x="3940714" y="0"/>
                                <a:ext cx="1569774" cy="1569774"/>
                              </a:xfrm>
                              <a:prstGeom prst="ellipse">
                                <a:avLst/>
                              </a:prstGeom>
                              <a:solidFill>
                                <a:srgbClr val="FFD36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608696528" name="مربع نص 166"/>
                          <wps:cNvSpPr txBox="1"/>
                          <wps:spPr>
                            <a:xfrm>
                              <a:off x="193876" y="1908856"/>
                              <a:ext cx="1194506" cy="630598"/>
                            </a:xfrm>
                            <a:prstGeom prst="rect">
                              <a:avLst/>
                            </a:prstGeom>
                          </wps:spPr>
                          <wps:txbx>
                            <w:txbxContent>
                              <w:p w14:paraId="440BD00D" w14:textId="77777777" w:rsidR="0042208F" w:rsidRDefault="0042208F" w:rsidP="0042208F">
                                <w:pPr>
                                  <w:bidi w:val="0"/>
                                  <w:jc w:val="center"/>
                                  <w:rPr>
                                    <w:rFonts w:hAnsi="Adobe Arabic" w:cs="Adobe Arabic"/>
                                    <w:b/>
                                    <w:bCs/>
                                    <w:color w:val="FFFFFF"/>
                                    <w:kern w:val="24"/>
                                    <w:sz w:val="36"/>
                                    <w:szCs w:val="36"/>
                                    <w:lang w:bidi="ar-EG"/>
                                  </w:rPr>
                                </w:pPr>
                                <w:r>
                                  <w:rPr>
                                    <w:rFonts w:hAnsi="Adobe Arabic" w:cs="Adobe Arabic"/>
                                    <w:b/>
                                    <w:bCs/>
                                    <w:color w:val="FFFFFF"/>
                                    <w:kern w:val="24"/>
                                    <w:sz w:val="36"/>
                                    <w:szCs w:val="36"/>
                                    <w:rtl/>
                                    <w:lang w:bidi="ar-EG"/>
                                  </w:rPr>
                                  <w:t>من حيث النطاق</w:t>
                                </w:r>
                              </w:p>
                            </w:txbxContent>
                          </wps:txbx>
                          <wps:bodyPr wrap="square" rtlCol="1">
                            <a:noAutofit/>
                          </wps:bodyPr>
                        </wps:wsp>
                        <wps:wsp>
                          <wps:cNvPr id="1608696529" name="مربع نص 166"/>
                          <wps:cNvSpPr txBox="1"/>
                          <wps:spPr>
                            <a:xfrm>
                              <a:off x="2164233" y="1861971"/>
                              <a:ext cx="1194506" cy="516926"/>
                            </a:xfrm>
                            <a:prstGeom prst="rect">
                              <a:avLst/>
                            </a:prstGeom>
                          </wps:spPr>
                          <wps:txbx>
                            <w:txbxContent>
                              <w:p w14:paraId="76398226" w14:textId="77777777" w:rsidR="0042208F" w:rsidRDefault="0042208F" w:rsidP="0042208F">
                                <w:pPr>
                                  <w:bidi w:val="0"/>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من حيث المدّة</w:t>
                                </w:r>
                              </w:p>
                            </w:txbxContent>
                          </wps:txbx>
                          <wps:bodyPr wrap="square" rtlCol="1">
                            <a:noAutofit/>
                          </wps:bodyPr>
                        </wps:wsp>
                        <wps:wsp>
                          <wps:cNvPr id="1608696530" name="مربع نص 166"/>
                          <wps:cNvSpPr txBox="1"/>
                          <wps:spPr>
                            <a:xfrm>
                              <a:off x="3898052" y="1854614"/>
                              <a:ext cx="1578926" cy="524283"/>
                            </a:xfrm>
                            <a:prstGeom prst="rect">
                              <a:avLst/>
                            </a:prstGeom>
                          </wps:spPr>
                          <wps:txbx>
                            <w:txbxContent>
                              <w:p w14:paraId="7A096110" w14:textId="77777777" w:rsidR="0042208F" w:rsidRDefault="0042208F" w:rsidP="0042208F">
                                <w:pPr>
                                  <w:bidi w:val="0"/>
                                  <w:jc w:val="center"/>
                                  <w:rPr>
                                    <w:rFonts w:hAnsi="Adobe Arabic" w:cs="Adobe Arabic"/>
                                    <w:b/>
                                    <w:bCs/>
                                    <w:color w:val="FFFFFF"/>
                                    <w:kern w:val="24"/>
                                    <w:sz w:val="36"/>
                                    <w:szCs w:val="36"/>
                                    <w:lang w:bidi="ar-EG"/>
                                  </w:rPr>
                                </w:pPr>
                                <w:r>
                                  <w:rPr>
                                    <w:rFonts w:hAnsi="Adobe Arabic" w:cs="Adobe Arabic"/>
                                    <w:b/>
                                    <w:bCs/>
                                    <w:color w:val="FFFFFF"/>
                                    <w:kern w:val="24"/>
                                    <w:sz w:val="36"/>
                                    <w:szCs w:val="36"/>
                                    <w:rtl/>
                                    <w:lang w:bidi="ar-EG"/>
                                  </w:rPr>
                                  <w:t>من حيث المجال</w:t>
                                </w:r>
                              </w:p>
                            </w:txbxContent>
                          </wps:txbx>
                          <wps:bodyPr wrap="square" rtlCol="1">
                            <a:noAutofit/>
                          </wps:bodyPr>
                        </wps:wsp>
                      </wpg:grpSp>
                      <pic:pic xmlns:pic="http://schemas.openxmlformats.org/drawingml/2006/picture">
                        <pic:nvPicPr>
                          <pic:cNvPr id="1608696531" name="Graphic 24" descr="Clock with solid fill"/>
                          <pic:cNvPicPr>
                            <a:picLocks noChangeAspect="1"/>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2189761" y="230757"/>
                            <a:ext cx="1130965" cy="1130965"/>
                          </a:xfrm>
                          <a:prstGeom prst="rect">
                            <a:avLst/>
                          </a:prstGeom>
                        </pic:spPr>
                      </pic:pic>
                      <pic:pic xmlns:pic="http://schemas.openxmlformats.org/drawingml/2006/picture">
                        <pic:nvPicPr>
                          <pic:cNvPr id="1608696532" name="Graphic 4239" descr="Connections with solid fill"/>
                          <pic:cNvPicPr>
                            <a:picLocks noChangeAspect="1"/>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4126716" y="190506"/>
                            <a:ext cx="1235258" cy="1235258"/>
                          </a:xfrm>
                          <a:prstGeom prst="rect">
                            <a:avLst/>
                          </a:prstGeom>
                        </pic:spPr>
                      </pic:pic>
                      <wps:wsp>
                        <wps:cNvPr id="1608696533" name="Freeform 77"/>
                        <wps:cNvSpPr/>
                        <wps:spPr>
                          <a:xfrm>
                            <a:off x="240942" y="213198"/>
                            <a:ext cx="1037731" cy="966386"/>
                          </a:xfrm>
                          <a:custGeom>
                            <a:avLst/>
                            <a:gdLst/>
                            <a:ahLst/>
                            <a:cxnLst/>
                            <a:rect l="l" t="t" r="r" b="b"/>
                            <a:pathLst>
                              <a:path w="1495137" h="1392346">
                                <a:moveTo>
                                  <a:pt x="0" y="0"/>
                                </a:moveTo>
                                <a:lnTo>
                                  <a:pt x="1495137" y="0"/>
                                </a:lnTo>
                                <a:lnTo>
                                  <a:pt x="1495137" y="1392346"/>
                                </a:lnTo>
                                <a:lnTo>
                                  <a:pt x="0" y="1392346"/>
                                </a:lnTo>
                                <a:lnTo>
                                  <a:pt x="0" y="0"/>
                                </a:lnTo>
                                <a:close/>
                              </a:path>
                            </a:pathLst>
                          </a:custGeom>
                          <a:blipFill>
                            <a:blip r:embed="rId83" cstate="email">
                              <a:extLst>
                                <a:ext uri="{28A0092B-C50C-407E-A947-70E740481C1C}">
                                  <a14:useLocalDpi xmlns:a14="http://schemas.microsoft.com/office/drawing/2010/main"/>
                                </a:ext>
                                <a:ext uri="{96DAC541-7B7A-43D3-8B79-37D633B846F1}">
                                  <asvg:svgBlip xmlns:asvg="http://schemas.microsoft.com/office/drawing/2016/SVG/main" r:embed="rId84"/>
                                </a:ext>
                              </a:extLst>
                            </a:blip>
                            <a:stretch>
                              <a:fillRect/>
                            </a:stretch>
                          </a:blipFill>
                          <a:ln cap="sq">
                            <a:noFill/>
                            <a:prstDash val="solid"/>
                            <a:miter/>
                          </a:ln>
                        </wps:spPr>
                        <wps:bodyPr/>
                      </wps:wsp>
                    </wpg:wgp>
                  </a:graphicData>
                </a:graphic>
              </wp:inline>
            </w:drawing>
          </mc:Choice>
          <mc:Fallback>
            <w:pict>
              <v:group w14:anchorId="7E55FEBD" id="Group 6" o:spid="_x0000_s1106" style="width:434.9pt;height:207.2pt;mso-position-horizontal-relative:char;mso-position-vertical-relative:line" coordsize="55229,2631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">
                <v:group id="Group 1608696518" o:spid="_x0000_s1107" style="position:absolute;width:55229;height:26314" coordsize="55229,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">
                  <v:group id="Group 1608696519" o:spid="_x0000_s1108" style="position:absolute;width:15822;height:26314"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">
                    <v:roundrect id="Rectangle: Rounded Corners 1608696520" o:spid="_x0000_s1109" style="position:absolute;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" fillcolor="#168489" stroked="f" strokeweight="1pt">
                      <v:stroke joinstyle="miter"/>
                    </v:roundrect>
                    <v:oval id="Oval 1608696521" o:spid="_x0000_s1110" style="position:absolute;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" fillcolor="#168489" strokecolor="white [3212]" strokeweight="4.5pt">
                      <v:stroke joinstyle="miter"/>
                    </v:oval>
                  </v:group>
                  <v:group id="Group 1608696522" o:spid="_x0000_s1111" style="position:absolute;left:19703;width:15823;height:26314" coordorigin="19703"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">
                    <v:roundrect id="Rectangle: Rounded Corners 1608696523" o:spid="_x0000_s1112" style="position:absolute;left:19703;top:8885;width:15823;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" fillcolor="#2e75b6" stroked="f" strokeweight="1pt">
                      <v:stroke joinstyle="miter"/>
                    </v:roundrect>
                    <v:oval id="Oval 1608696524" o:spid="_x0000_s1113" style="position:absolute;left:19703;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" fillcolor="#2e75b6" strokecolor="white [3212]" strokeweight="4.5pt">
                      <v:stroke joinstyle="miter"/>
                    </v:oval>
                  </v:group>
                  <v:group id="Group 1608696525" o:spid="_x0000_s1114" style="position:absolute;left:39407;width:15822;height:26314" coordorigin="39407"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">
                    <v:roundrect id="Rectangle: Rounded Corners 1608696526" o:spid="_x0000_s1115" style="position:absolute;left:39407;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" fillcolor="#ffd366" stroked="f" strokeweight="1pt">
                      <v:stroke joinstyle="miter"/>
                    </v:roundrect>
                    <v:oval id="Oval 1608696527" o:spid="_x0000_s1116" style="position:absolute;left:39407;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" fillcolor="#ffd366" strokecolor="white [3212]" strokeweight="4.5pt">
                      <v:stroke joinstyle="miter"/>
                    </v:oval>
                  </v:group>
                  <v:shape id="مربع نص 166" o:spid="_x0000_s1117" type="#_x0000_t202" style="position:absolute;left:1938;top:19088;width:11945;height:6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" filled="f" stroked="f">
                    <v:textbox>
                      <w:txbxContent>
                        <w:p w14:paraId="440BD00D" w14:textId="77777777" w:rsidR="0042208F" w:rsidRDefault="0042208F" w:rsidP="0042208F">
                          <w:pPr>
                            <w:bidi w:val="0"/>
                            <w:jc w:val="center"/>
                            <w:rPr>
                              <w:rFonts w:hAnsi="Adobe Arabic" w:cs="Adobe Arabic"/>
                              <w:b/>
                              <w:bCs/>
                              <w:color w:val="FFFFFF"/>
                              <w:kern w:val="24"/>
                              <w:sz w:val="36"/>
                              <w:szCs w:val="36"/>
                              <w:lang w:bidi="ar-EG"/>
                            </w:rPr>
                          </w:pPr>
                          <w:r>
                            <w:rPr>
                              <w:rFonts w:hAnsi="Adobe Arabic" w:cs="Adobe Arabic"/>
                              <w:b/>
                              <w:bCs/>
                              <w:color w:val="FFFFFF"/>
                              <w:kern w:val="24"/>
                              <w:sz w:val="36"/>
                              <w:szCs w:val="36"/>
                              <w:rtl/>
                              <w:lang w:bidi="ar-EG"/>
                            </w:rPr>
                            <w:t>من حيث النطاق</w:t>
                          </w:r>
                        </w:p>
                      </w:txbxContent>
                    </v:textbox>
                  </v:shape>
                  <v:shape id="مربع نص 166" o:spid="_x0000_s1118" type="#_x0000_t202" style="position:absolute;left:21642;top:18619;width:11945;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" filled="f" stroked="f">
                    <v:textbox>
                      <w:txbxContent>
                        <w:p w14:paraId="76398226" w14:textId="77777777" w:rsidR="0042208F" w:rsidRDefault="0042208F" w:rsidP="0042208F">
                          <w:pPr>
                            <w:bidi w:val="0"/>
                            <w:jc w:val="cente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من حيث المدّة</w:t>
                          </w:r>
                        </w:p>
                      </w:txbxContent>
                    </v:textbox>
                  </v:shape>
                  <v:shape id="مربع نص 166" o:spid="_x0000_s1119" type="#_x0000_t202" style="position:absolute;left:38980;top:18546;width:15789;height:5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" filled="f" stroked="f">
                    <v:textbox>
                      <w:txbxContent>
                        <w:p w14:paraId="7A096110" w14:textId="77777777" w:rsidR="0042208F" w:rsidRDefault="0042208F" w:rsidP="0042208F">
                          <w:pPr>
                            <w:bidi w:val="0"/>
                            <w:jc w:val="center"/>
                            <w:rPr>
                              <w:rFonts w:hAnsi="Adobe Arabic" w:cs="Adobe Arabic"/>
                              <w:b/>
                              <w:bCs/>
                              <w:color w:val="FFFFFF"/>
                              <w:kern w:val="24"/>
                              <w:sz w:val="36"/>
                              <w:szCs w:val="36"/>
                              <w:lang w:bidi="ar-EG"/>
                            </w:rPr>
                          </w:pPr>
                          <w:r>
                            <w:rPr>
                              <w:rFonts w:hAnsi="Adobe Arabic" w:cs="Adobe Arabic"/>
                              <w:b/>
                              <w:bCs/>
                              <w:color w:val="FFFFFF"/>
                              <w:kern w:val="24"/>
                              <w:sz w:val="36"/>
                              <w:szCs w:val="36"/>
                              <w:rtl/>
                              <w:lang w:bidi="ar-EG"/>
                            </w:rPr>
                            <w:t>من حيث المجال</w:t>
                          </w:r>
                        </w:p>
                      </w:txbxContent>
                    </v:textbox>
                  </v:shape>
                </v:group>
                <v:shape id="Graphic 24" o:spid="_x0000_s1120" type="#_x0000_t75" alt="Clock with solid fill" style="position:absolute;left:21897;top:2307;width:11310;height:1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">
                  <v:imagedata r:id="rId85" o:title="Clock with solid fill"/>
                </v:shape>
                <v:shape id="Graphic 4239" o:spid="_x0000_s1121" type="#_x0000_t75" alt="Connections with solid fill" style="position:absolute;left:41267;top:1905;width:12352;height:12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">
                  <v:imagedata r:id="rId86" o:title="Connections with solid fill"/>
                </v:shape>
                <v:shape id="Freeform 77" o:spid="_x0000_s1122" style="position:absolute;left:2409;top:2131;width:10377;height:9664;visibility:visible;mso-wrap-style:square;v-text-anchor:top" coordsize="1495137,139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" path="m,l1495137,r,1392346l,1392346,,xe" stroked="f">
                  <v:fill r:id="rId87" o:title="" recolor="t" rotate="t" type="frame"/>
                  <v:stroke joinstyle="miter" endcap="square"/>
                  <v:path arrowok="t"/>
                </v:shape>
                <w10:anchorlock/>
              </v:group>
            </w:pict>
          </mc:Fallback>
        </mc:AlternateContent>
      </w:r>
    </w:p>
    <w:p w14:paraId="1CC35623" w14:textId="01B9322A"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38C631BA" wp14:editId="0AEB341F">
                <wp:extent cx="5731510" cy="892088"/>
                <wp:effectExtent l="0" t="0" r="2540" b="22860"/>
                <wp:docPr id="38850768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388507690" name="مجموعة 47"/>
                        <wpg:cNvGrpSpPr/>
                        <wpg:grpSpPr>
                          <a:xfrm>
                            <a:off x="0" y="0"/>
                            <a:ext cx="5731510" cy="895351"/>
                            <a:chOff x="0" y="0"/>
                            <a:chExt cx="5878196" cy="918845"/>
                          </a:xfrm>
                        </wpg:grpSpPr>
                        <wpg:grpSp>
                          <wpg:cNvPr id="388507691" name="مجموعة 48"/>
                          <wpg:cNvGrpSpPr/>
                          <wpg:grpSpPr>
                            <a:xfrm>
                              <a:off x="0" y="0"/>
                              <a:ext cx="5878196" cy="918845"/>
                              <a:chOff x="0" y="0"/>
                              <a:chExt cx="6240348" cy="919070"/>
                            </a:xfrm>
                          </wpg:grpSpPr>
                          <wpg:grpSp>
                            <wpg:cNvPr id="388507692" name="مجموعة 49"/>
                            <wpg:cNvGrpSpPr/>
                            <wpg:grpSpPr>
                              <a:xfrm>
                                <a:off x="0" y="169208"/>
                                <a:ext cx="5433072" cy="580613"/>
                                <a:chOff x="0" y="169208"/>
                                <a:chExt cx="5433072" cy="580613"/>
                              </a:xfrm>
                            </wpg:grpSpPr>
                            <wps:wsp>
                              <wps:cNvPr id="38850769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9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88507697" name="مربع نص 41"/>
                          <wps:cNvSpPr txBox="1"/>
                          <wps:spPr>
                            <a:xfrm>
                              <a:off x="204466" y="256739"/>
                              <a:ext cx="4615440" cy="389157"/>
                            </a:xfrm>
                            <a:prstGeom prst="rect">
                              <a:avLst/>
                            </a:prstGeom>
                            <a:noFill/>
                          </wps:spPr>
                          <wps:txbx>
                            <w:txbxContent>
                              <w:p w14:paraId="6F71F461" w14:textId="1E74F5AC"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المجال:</w:t>
                                </w:r>
                              </w:p>
                            </w:txbxContent>
                          </wps:txbx>
                          <wps:bodyPr wrap="square" rtlCol="1">
                            <a:spAutoFit/>
                          </wps:bodyPr>
                        </wps:wsp>
                      </wpg:grpSp>
                      <pic:pic xmlns:pic="http://schemas.openxmlformats.org/drawingml/2006/picture">
                        <pic:nvPicPr>
                          <pic:cNvPr id="388507698"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C631BA" id="مجموعة 22" o:spid="_x0000_s112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a0UGXcHAAD0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1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">
                  <v:group id="مجموعة 48" o:spid="_x0000_s11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">
                    <v:group id="مجموعة 49" o:spid="_x0000_s11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">
                      <v:shape id="شكل حر 50" o:spid="_x0000_s11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" fillcolor="#a5a5a5 [2092]" stroked="f" strokeweight="1pt">
                        <v:stroke joinstyle="miter"/>
                      </v:roundrect>
                    </v:group>
                    <v:oval id="شكل بيضاوي 52" o:spid="_x0000_s11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" filled="f" strokecolor="#168489" strokeweight="1pt">
                      <v:stroke joinstyle="miter"/>
                    </v:oval>
                  </v:group>
                  <v:shape id="مربع نص 41" o:spid="_x0000_s113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" filled="f" stroked="f">
                    <v:textbox style="mso-fit-shape-to-text:t">
                      <w:txbxContent>
                        <w:p w14:paraId="6F71F461" w14:textId="1E74F5AC"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المجال:</w:t>
                          </w:r>
                        </w:p>
                      </w:txbxContent>
                    </v:textbox>
                  </v:shape>
                </v:group>
                <v:shape id="صورة 54" o:spid="_x0000_s11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">
                  <v:imagedata r:id="rId89" o:title=""/>
                </v:shape>
                <w10:anchorlock/>
              </v:group>
            </w:pict>
          </mc:Fallback>
        </mc:AlternateContent>
      </w:r>
    </w:p>
    <w:p w14:paraId="6340548F" w14:textId="77777777" w:rsidR="0042208F" w:rsidRPr="001B17CB" w:rsidRDefault="0042208F" w:rsidP="0042208F">
      <w:pPr>
        <w:rPr>
          <w:rtl/>
        </w:rPr>
      </w:pPr>
      <w:r w:rsidRPr="001B17CB">
        <w:rPr>
          <w:rtl/>
        </w:rPr>
        <w:t>- تطوّع إغاثي: يهدف للاستجابة السريعة في حالات الكوارث والأزمات.</w:t>
      </w:r>
    </w:p>
    <w:p w14:paraId="35F8EEDB" w14:textId="77777777" w:rsidR="0042208F" w:rsidRPr="001B17CB" w:rsidRDefault="0042208F" w:rsidP="0042208F">
      <w:pPr>
        <w:rPr>
          <w:rtl/>
        </w:rPr>
      </w:pPr>
      <w:r w:rsidRPr="001B17CB">
        <w:rPr>
          <w:rtl/>
        </w:rPr>
        <w:t>- تطوّع صحّي: يستهدف تقديم الخدمات الصحية والتوعوية.</w:t>
      </w:r>
    </w:p>
    <w:p w14:paraId="29F01988" w14:textId="77777777" w:rsidR="0042208F" w:rsidRPr="001B17CB" w:rsidRDefault="0042208F" w:rsidP="0042208F">
      <w:pPr>
        <w:rPr>
          <w:rtl/>
        </w:rPr>
      </w:pPr>
      <w:r w:rsidRPr="001B17CB">
        <w:rPr>
          <w:rtl/>
        </w:rPr>
        <w:t>- تطوّع تعليمي: يركّز على تحسين فرص التعليم وتقديم الدعم التعليمي.</w:t>
      </w:r>
    </w:p>
    <w:p w14:paraId="7B10454D" w14:textId="77777777" w:rsidR="0042208F" w:rsidRPr="001B17CB" w:rsidRDefault="0042208F" w:rsidP="0042208F">
      <w:pPr>
        <w:rPr>
          <w:rtl/>
        </w:rPr>
      </w:pPr>
      <w:r w:rsidRPr="001B17CB">
        <w:rPr>
          <w:rtl/>
        </w:rPr>
        <w:t>- تطوّع بيئي: يهتم بحماية البيئة والمحافظة على الموارد الطبيعية.</w:t>
      </w:r>
    </w:p>
    <w:p w14:paraId="3A3FA571" w14:textId="77777777" w:rsidR="0042208F" w:rsidRDefault="0042208F" w:rsidP="0042208F">
      <w:pPr>
        <w:rPr>
          <w:rtl/>
        </w:rPr>
      </w:pPr>
      <w:r w:rsidRPr="001B17CB">
        <w:rPr>
          <w:rtl/>
        </w:rPr>
        <w:t>- تطوّع اجتماعي: يستهدف الفئات المحتاجة كالمسنّين والأيتام وذوي الاحتياجات الخاصة.</w:t>
      </w:r>
    </w:p>
    <w:p w14:paraId="0808EB2A" w14:textId="7A825B24"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5EF6A89" wp14:editId="1584B4C9">
                <wp:extent cx="5731510" cy="892088"/>
                <wp:effectExtent l="0" t="0" r="2540" b="22860"/>
                <wp:docPr id="84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07" name="مجموعة 47"/>
                        <wpg:cNvGrpSpPr/>
                        <wpg:grpSpPr>
                          <a:xfrm>
                            <a:off x="0" y="0"/>
                            <a:ext cx="5731510" cy="895351"/>
                            <a:chOff x="0" y="0"/>
                            <a:chExt cx="5878196" cy="918845"/>
                          </a:xfrm>
                        </wpg:grpSpPr>
                        <wpg:grpSp>
                          <wpg:cNvPr id="8408" name="مجموعة 48"/>
                          <wpg:cNvGrpSpPr/>
                          <wpg:grpSpPr>
                            <a:xfrm>
                              <a:off x="0" y="0"/>
                              <a:ext cx="5878196" cy="918845"/>
                              <a:chOff x="0" y="0"/>
                              <a:chExt cx="6240348" cy="919070"/>
                            </a:xfrm>
                          </wpg:grpSpPr>
                          <wpg:grpSp>
                            <wpg:cNvPr id="8409" name="مجموعة 49"/>
                            <wpg:cNvGrpSpPr/>
                            <wpg:grpSpPr>
                              <a:xfrm>
                                <a:off x="0" y="169208"/>
                                <a:ext cx="5433072" cy="580613"/>
                                <a:chOff x="0" y="169208"/>
                                <a:chExt cx="5433072" cy="580613"/>
                              </a:xfrm>
                            </wpg:grpSpPr>
                            <wps:wsp>
                              <wps:cNvPr id="84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3" name="مربع نص 41"/>
                          <wps:cNvSpPr txBox="1"/>
                          <wps:spPr>
                            <a:xfrm>
                              <a:off x="204466" y="256739"/>
                              <a:ext cx="4615440" cy="389157"/>
                            </a:xfrm>
                            <a:prstGeom prst="rect">
                              <a:avLst/>
                            </a:prstGeom>
                            <a:noFill/>
                          </wps:spPr>
                          <wps:txbx>
                            <w:txbxContent>
                              <w:p w14:paraId="5932520B" w14:textId="2B9D0A6C"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المد</w:t>
                                </w:r>
                                <w:r w:rsidRPr="0042208F">
                                  <w:rPr>
                                    <w:rFonts w:eastAsia="Calibri" w:hAnsi="Adobe Arabic" w:cs="Adobe Arabic" w:hint="cs"/>
                                    <w:b/>
                                    <w:bCs/>
                                    <w:color w:val="FFFFFF"/>
                                    <w:kern w:val="24"/>
                                    <w:sz w:val="36"/>
                                    <w:szCs w:val="36"/>
                                    <w:rtl/>
                                    <w:lang w:bidi="ar-EG"/>
                                  </w:rPr>
                                  <w:t>ّ</w:t>
                                </w:r>
                                <w:r w:rsidRPr="0042208F">
                                  <w:rPr>
                                    <w:rFonts w:eastAsia="Calibri" w:hAnsi="Adobe Arabic" w:cs="Adobe Arabic"/>
                                    <w:b/>
                                    <w:bCs/>
                                    <w:color w:val="FFFFFF"/>
                                    <w:kern w:val="24"/>
                                    <w:sz w:val="36"/>
                                    <w:szCs w:val="36"/>
                                    <w:rtl/>
                                    <w:lang w:bidi="ar-EG"/>
                                  </w:rPr>
                                  <w:t>ة:</w:t>
                                </w:r>
                              </w:p>
                            </w:txbxContent>
                          </wps:txbx>
                          <wps:bodyPr wrap="square" rtlCol="1">
                            <a:spAutoFit/>
                          </wps:bodyPr>
                        </wps:wsp>
                      </wpg:grpSp>
                      <pic:pic xmlns:pic="http://schemas.openxmlformats.org/drawingml/2006/picture">
                        <pic:nvPicPr>
                          <pic:cNvPr id="841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EF6A89" id="_x0000_s113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">
                <v:group id="مجموعة 47" o:spid="_x0000_s11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">
                  <v:group id="مجموعة 48" o:spid="_x0000_s11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">
                    <v:group id="مجموعة 49" o:spid="_x0000_s11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">
                      <v:shape id="شكل حر 50" o:spid="_x0000_s11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" fillcolor="#a5a5a5 [2092]" stroked="f" strokeweight="1pt">
                        <v:stroke joinstyle="miter"/>
                      </v:roundrect>
                    </v:group>
                    <v:oval id="شكل بيضاوي 52" o:spid="_x0000_s11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" filled="f" strokecolor="#168489" strokeweight="1pt">
                      <v:stroke joinstyle="miter"/>
                    </v:oval>
                  </v:group>
                  <v:shape id="مربع نص 41" o:spid="_x0000_s113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" filled="f" stroked="f">
                    <v:textbox style="mso-fit-shape-to-text:t">
                      <w:txbxContent>
                        <w:p w14:paraId="5932520B" w14:textId="2B9D0A6C"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المد</w:t>
                          </w:r>
                          <w:r w:rsidRPr="0042208F">
                            <w:rPr>
                              <w:rFonts w:eastAsia="Calibri" w:hAnsi="Adobe Arabic" w:cs="Adobe Arabic" w:hint="cs"/>
                              <w:b/>
                              <w:bCs/>
                              <w:color w:val="FFFFFF"/>
                              <w:kern w:val="24"/>
                              <w:sz w:val="36"/>
                              <w:szCs w:val="36"/>
                              <w:rtl/>
                              <w:lang w:bidi="ar-EG"/>
                            </w:rPr>
                            <w:t>ّ</w:t>
                          </w:r>
                          <w:r w:rsidRPr="0042208F">
                            <w:rPr>
                              <w:rFonts w:eastAsia="Calibri" w:hAnsi="Adobe Arabic" w:cs="Adobe Arabic"/>
                              <w:b/>
                              <w:bCs/>
                              <w:color w:val="FFFFFF"/>
                              <w:kern w:val="24"/>
                              <w:sz w:val="36"/>
                              <w:szCs w:val="36"/>
                              <w:rtl/>
                              <w:lang w:bidi="ar-EG"/>
                            </w:rPr>
                            <w:t>ة:</w:t>
                          </w:r>
                        </w:p>
                      </w:txbxContent>
                    </v:textbox>
                  </v:shape>
                </v:group>
                <v:shape id="صورة 54" o:spid="_x0000_s11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">
                  <v:imagedata r:id="rId89" o:title=""/>
                </v:shape>
                <w10:anchorlock/>
              </v:group>
            </w:pict>
          </mc:Fallback>
        </mc:AlternateContent>
      </w:r>
    </w:p>
    <w:p w14:paraId="3297473A" w14:textId="77777777" w:rsidR="0042208F" w:rsidRPr="001B17CB" w:rsidRDefault="0042208F" w:rsidP="0042208F">
      <w:pPr>
        <w:rPr>
          <w:rtl/>
        </w:rPr>
      </w:pPr>
      <w:r w:rsidRPr="001B17CB">
        <w:rPr>
          <w:rtl/>
        </w:rPr>
        <w:t>- مشاريع موسمية: ترتبط بمواسم معيّنة كشهر رمضان أو فترة الشتاء.</w:t>
      </w:r>
    </w:p>
    <w:p w14:paraId="70945741" w14:textId="77777777" w:rsidR="0042208F" w:rsidRPr="001B17CB" w:rsidRDefault="0042208F" w:rsidP="0042208F">
      <w:pPr>
        <w:rPr>
          <w:rtl/>
        </w:rPr>
      </w:pPr>
      <w:r w:rsidRPr="001B17CB">
        <w:rPr>
          <w:rtl/>
        </w:rPr>
        <w:t>- مشاريع قصيرة المدى: تستمر لفترة محدودة من أيام إلى أشهر.</w:t>
      </w:r>
    </w:p>
    <w:p w14:paraId="05E45AFE" w14:textId="77777777" w:rsidR="0042208F" w:rsidRDefault="0042208F" w:rsidP="0042208F">
      <w:pPr>
        <w:rPr>
          <w:rtl/>
        </w:rPr>
      </w:pPr>
      <w:r w:rsidRPr="001B17CB">
        <w:rPr>
          <w:rtl/>
        </w:rPr>
        <w:t>- مشاريع مستدامة: تستمر لسنوات وتهدف إلى إحداث تغيير مستدام.</w:t>
      </w:r>
    </w:p>
    <w:p w14:paraId="009604CD" w14:textId="06C19C21"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4C8F53F9" wp14:editId="0D46A960">
                <wp:extent cx="5731510" cy="892088"/>
                <wp:effectExtent l="0" t="0" r="2540" b="22860"/>
                <wp:docPr id="84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16" name="مجموعة 47"/>
                        <wpg:cNvGrpSpPr/>
                        <wpg:grpSpPr>
                          <a:xfrm>
                            <a:off x="0" y="0"/>
                            <a:ext cx="5731510" cy="895351"/>
                            <a:chOff x="0" y="0"/>
                            <a:chExt cx="5878196" cy="918845"/>
                          </a:xfrm>
                        </wpg:grpSpPr>
                        <wpg:grpSp>
                          <wpg:cNvPr id="8417" name="مجموعة 48"/>
                          <wpg:cNvGrpSpPr/>
                          <wpg:grpSpPr>
                            <a:xfrm>
                              <a:off x="0" y="0"/>
                              <a:ext cx="5878196" cy="918845"/>
                              <a:chOff x="0" y="0"/>
                              <a:chExt cx="6240348" cy="919070"/>
                            </a:xfrm>
                          </wpg:grpSpPr>
                          <wpg:grpSp>
                            <wpg:cNvPr id="8418" name="مجموعة 49"/>
                            <wpg:cNvGrpSpPr/>
                            <wpg:grpSpPr>
                              <a:xfrm>
                                <a:off x="0" y="169208"/>
                                <a:ext cx="5433072" cy="580613"/>
                                <a:chOff x="0" y="169208"/>
                                <a:chExt cx="5433072" cy="580613"/>
                              </a:xfrm>
                            </wpg:grpSpPr>
                            <wps:wsp>
                              <wps:cNvPr id="84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2" name="مربع نص 41"/>
                          <wps:cNvSpPr txBox="1"/>
                          <wps:spPr>
                            <a:xfrm>
                              <a:off x="204466" y="256739"/>
                              <a:ext cx="4615440" cy="389157"/>
                            </a:xfrm>
                            <a:prstGeom prst="rect">
                              <a:avLst/>
                            </a:prstGeom>
                            <a:noFill/>
                          </wps:spPr>
                          <wps:txbx>
                            <w:txbxContent>
                              <w:p w14:paraId="1642E785" w14:textId="6F1A526F"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النطاق:</w:t>
                                </w:r>
                              </w:p>
                            </w:txbxContent>
                          </wps:txbx>
                          <wps:bodyPr wrap="square" rtlCol="1">
                            <a:spAutoFit/>
                          </wps:bodyPr>
                        </wps:wsp>
                      </wpg:grpSp>
                      <pic:pic xmlns:pic="http://schemas.openxmlformats.org/drawingml/2006/picture">
                        <pic:nvPicPr>
                          <pic:cNvPr id="842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C8F53F9" id="_x0000_s11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">
                <v:group id="مجموعة 47" o:spid="_x0000_s11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">
                  <v:group id="مجموعة 48" o:spid="_x0000_s11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">
                    <v:group id="مجموعة 49" o:spid="_x0000_s11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">
                      <v:shape id="شكل حر 50" o:spid="_x0000_s11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" fillcolor="#a5a5a5 [2092]" stroked="f" strokeweight="1pt">
                        <v:stroke joinstyle="miter"/>
                      </v:roundrect>
                    </v:group>
                    <v:oval id="شكل بيضاوي 52" o:spid="_x0000_s11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" filled="f" strokecolor="#168489" strokeweight="1pt">
                      <v:stroke joinstyle="miter"/>
                    </v:oval>
                  </v:group>
                  <v:shape id="مربع نص 41" o:spid="_x0000_s114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" filled="f" stroked="f">
                    <v:textbox style="mso-fit-shape-to-text:t">
                      <w:txbxContent>
                        <w:p w14:paraId="1642E785" w14:textId="6F1A526F" w:rsidR="0042208F" w:rsidRDefault="0042208F" w:rsidP="0042208F">
                          <w:pPr>
                            <w:rPr>
                              <w:rFonts w:eastAsia="Calibri" w:hAnsi="Adobe Arabic" w:cs="Adobe Arabic"/>
                              <w:b/>
                              <w:bCs/>
                              <w:color w:val="FFFFFF"/>
                              <w:kern w:val="24"/>
                              <w:sz w:val="36"/>
                              <w:szCs w:val="36"/>
                              <w:lang w:bidi="ar-EG"/>
                            </w:rPr>
                          </w:pPr>
                          <w:r w:rsidRPr="0042208F">
                            <w:rPr>
                              <w:rFonts w:eastAsia="Calibri" w:hAnsi="Adobe Arabic" w:cs="Adobe Arabic"/>
                              <w:b/>
                              <w:bCs/>
                              <w:color w:val="FFFFFF"/>
                              <w:kern w:val="24"/>
                              <w:sz w:val="36"/>
                              <w:szCs w:val="36"/>
                              <w:rtl/>
                              <w:lang w:bidi="ar-EG"/>
                            </w:rPr>
                            <w:t>من حيث النطاق:</w:t>
                          </w:r>
                        </w:p>
                      </w:txbxContent>
                    </v:textbox>
                  </v:shape>
                </v:group>
                <v:shape id="صورة 54" o:spid="_x0000_s11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">
                  <v:imagedata r:id="rId89" o:title=""/>
                </v:shape>
                <w10:anchorlock/>
              </v:group>
            </w:pict>
          </mc:Fallback>
        </mc:AlternateContent>
      </w:r>
    </w:p>
    <w:p w14:paraId="629994CD" w14:textId="77777777" w:rsidR="0042208F" w:rsidRPr="001B17CB" w:rsidRDefault="0042208F" w:rsidP="0042208F">
      <w:pPr>
        <w:rPr>
          <w:rtl/>
        </w:rPr>
      </w:pPr>
      <w:r w:rsidRPr="001B17CB">
        <w:rPr>
          <w:rtl/>
        </w:rPr>
        <w:t>- مشاريع محلية: تخدم منطقة أو مجتمع محدد.</w:t>
      </w:r>
    </w:p>
    <w:p w14:paraId="38EE5590" w14:textId="77777777" w:rsidR="0042208F" w:rsidRPr="001B17CB" w:rsidRDefault="0042208F" w:rsidP="0042208F">
      <w:pPr>
        <w:rPr>
          <w:rtl/>
        </w:rPr>
      </w:pPr>
      <w:r w:rsidRPr="001B17CB">
        <w:rPr>
          <w:rtl/>
        </w:rPr>
        <w:t>- مشاريع وطنية: تمتد على مستوى الدولة.</w:t>
      </w:r>
    </w:p>
    <w:p w14:paraId="2A554E07" w14:textId="77777777" w:rsidR="0042208F" w:rsidRPr="001B17CB" w:rsidRDefault="0042208F" w:rsidP="0042208F">
      <w:pPr>
        <w:rPr>
          <w:rtl/>
        </w:rPr>
      </w:pPr>
      <w:r w:rsidRPr="001B17CB">
        <w:rPr>
          <w:rtl/>
        </w:rPr>
        <w:t>- مشاريع دولية: تتجاوز حدود الدولة الواحدة.</w:t>
      </w:r>
    </w:p>
    <w:p w14:paraId="259F3EC8" w14:textId="5FAEE15E" w:rsidR="0042208F" w:rsidRPr="0042208F" w:rsidRDefault="0042208F" w:rsidP="0042208F">
      <w:pPr>
        <w:pStyle w:val="ad"/>
        <w:rPr>
          <w:b w:val="0"/>
          <w:bCs/>
          <w:color w:val="168489"/>
          <w:rtl/>
        </w:rPr>
      </w:pPr>
      <w:r w:rsidRPr="0042208F">
        <w:rPr>
          <w:rFonts w:hint="cs"/>
          <w:b w:val="0"/>
          <w:bCs/>
          <w:color w:val="168489"/>
          <w:rtl/>
        </w:rPr>
        <w:t>ا</w:t>
      </w:r>
      <w:r w:rsidRPr="0042208F">
        <w:rPr>
          <w:b w:val="0"/>
          <w:bCs/>
          <w:color w:val="168489"/>
          <w:rtl/>
        </w:rPr>
        <w:t>لأثر المجتمعي للمشاريع التطوّعية:</w:t>
      </w:r>
      <w:r w:rsidR="00066F1A" w:rsidRPr="00066F1A">
        <w:t xml:space="preserve"> </w:t>
      </w:r>
    </w:p>
    <w:p w14:paraId="69384922" w14:textId="441A65CC" w:rsidR="0042208F" w:rsidRPr="001B17CB" w:rsidRDefault="0042208F" w:rsidP="0042208F">
      <w:pPr>
        <w:rPr>
          <w:rtl/>
        </w:rPr>
      </w:pPr>
      <w:r w:rsidRPr="001B17CB">
        <w:rPr>
          <w:rtl/>
        </w:rPr>
        <w:t>تُحدث المشاريع التطوّعية أثراً مجتمعياً عميقاً يتجاوز المنفعة المباشرة للمستفيدين، ومن ذلك:</w:t>
      </w:r>
    </w:p>
    <w:p w14:paraId="2F5A8C52" w14:textId="5308C4E4" w:rsidR="0042208F" w:rsidRPr="001B17CB" w:rsidRDefault="00066F1A" w:rsidP="0042208F">
      <w:pPr>
        <w:rPr>
          <w:rtl/>
        </w:rPr>
      </w:pPr>
      <w:r>
        <w:rPr>
          <w:noProof/>
        </w:rPr>
        <w:drawing>
          <wp:anchor distT="0" distB="0" distL="114300" distR="114300" simplePos="0" relativeHeight="252819456" behindDoc="0" locked="0" layoutInCell="1" allowOverlap="1" wp14:anchorId="5CC31B9C" wp14:editId="12762E55">
            <wp:simplePos x="0" y="0"/>
            <wp:positionH relativeFrom="margin">
              <wp:align>left</wp:align>
            </wp:positionH>
            <wp:positionV relativeFrom="paragraph">
              <wp:posOffset>12286</wp:posOffset>
            </wp:positionV>
            <wp:extent cx="1223010" cy="1223010"/>
            <wp:effectExtent l="0" t="0" r="0" b="0"/>
            <wp:wrapSquare wrapText="bothSides"/>
            <wp:docPr id="1608696534" name="Picture 1608696534" descr="Volunte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olunteer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 تعزيز روح الانتماء وترسيخ قيم التعاون والتكافل.</w:t>
      </w:r>
    </w:p>
    <w:p w14:paraId="3FC60001" w14:textId="77777777" w:rsidR="0042208F" w:rsidRPr="001B17CB" w:rsidRDefault="0042208F" w:rsidP="0042208F">
      <w:pPr>
        <w:rPr>
          <w:rtl/>
        </w:rPr>
      </w:pPr>
      <w:r w:rsidRPr="001B17CB">
        <w:rPr>
          <w:rtl/>
        </w:rPr>
        <w:t>- بناء القدرات المحلية وتمكين المجتمعات.</w:t>
      </w:r>
    </w:p>
    <w:p w14:paraId="29FAF484" w14:textId="77777777" w:rsidR="0042208F" w:rsidRPr="001B17CB" w:rsidRDefault="0042208F" w:rsidP="0042208F">
      <w:pPr>
        <w:rPr>
          <w:rtl/>
        </w:rPr>
      </w:pPr>
      <w:r w:rsidRPr="001B17CB">
        <w:rPr>
          <w:rtl/>
        </w:rPr>
        <w:t>- المساهمة في تحقيق أهداف التنمية المستدامة.</w:t>
      </w:r>
    </w:p>
    <w:p w14:paraId="1B8330BD" w14:textId="77777777" w:rsidR="0042208F" w:rsidRPr="001B17CB" w:rsidRDefault="0042208F" w:rsidP="0042208F">
      <w:pPr>
        <w:rPr>
          <w:rtl/>
        </w:rPr>
      </w:pPr>
      <w:r w:rsidRPr="001B17CB">
        <w:rPr>
          <w:rtl/>
        </w:rPr>
        <w:t>- تغيير الثقافة المجتمعية نحو المبادرة الإيجابية.</w:t>
      </w:r>
    </w:p>
    <w:p w14:paraId="12F192C3" w14:textId="3C734716" w:rsidR="0042208F" w:rsidRPr="00066F1A" w:rsidRDefault="00066F1A" w:rsidP="00066F1A">
      <w:pPr>
        <w:pStyle w:val="ad"/>
        <w:rPr>
          <w:b w:val="0"/>
          <w:bCs/>
          <w:color w:val="168489"/>
          <w:rtl/>
        </w:rPr>
      </w:pPr>
      <w:r w:rsidRPr="00E42DAD">
        <w:rPr>
          <w:noProof/>
        </w:rPr>
        <mc:AlternateContent>
          <mc:Choice Requires="wpg">
            <w:drawing>
              <wp:anchor distT="0" distB="0" distL="114300" distR="114300" simplePos="0" relativeHeight="252821504" behindDoc="0" locked="0" layoutInCell="1" allowOverlap="1" wp14:anchorId="2D7AEF7C" wp14:editId="427BEB5A">
                <wp:simplePos x="0" y="0"/>
                <wp:positionH relativeFrom="column">
                  <wp:posOffset>4995545</wp:posOffset>
                </wp:positionH>
                <wp:positionV relativeFrom="paragraph">
                  <wp:posOffset>10603</wp:posOffset>
                </wp:positionV>
                <wp:extent cx="735965" cy="661670"/>
                <wp:effectExtent l="0" t="0" r="6985" b="5080"/>
                <wp:wrapSquare wrapText="bothSides"/>
                <wp:docPr id="160869653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6536" name="Picture 1608696536"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6537" name="Rectangle: Rounded Corners 160869653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0AE29DB" id="Group 20" o:spid="_x0000_s1026" style="position:absolute;margin-left:393.35pt;margin-top:.85pt;width:57.95pt;height:52.1pt;z-index:25282150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&#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Ci5rZT3wAAAAkBAAAPAAAAZHJzL2Rvd25yZXYu&#10;eG1sTI9Ba8JAEIXvhf6HZYTe6iYWo8ZsRKTtSQrVQultzY5JMDsbsmsS/32np3oaHt/jzXvZZrSN&#10;6LHztSMF8TQCgVQ4U1Op4Ov49rwE4YMmoxtHqOCGHjb540OmU+MG+sT+EErBIeRTraAKoU2l9EWF&#10;Vvupa5GYnV1ndWDZldJ0euBw28hZFCXS6pr4Q6Vb3FVYXA5Xq+B90MP2JX7t95fz7vZznH9872NU&#10;6mkybtcgAo7h3wx/9bk65Nzp5K5kvGgULJbJgq0M+DBfRbMExIl1NF+BzDN5vyD/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">
                <v:shape id="Picture 160869653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">
                  <v:imagedata r:id="rId78" o:title="Reference "/>
                </v:shape>
                <v:roundrect id="Rectangle: Rounded Corners 160869653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" fillcolor="#168489" strokecolor="#168489" strokeweight="1pt">
                  <v:stroke joinstyle="miter"/>
                </v:roundrect>
                <w10:wrap type="square"/>
              </v:group>
            </w:pict>
          </mc:Fallback>
        </mc:AlternateContent>
      </w:r>
      <w:r w:rsidR="0042208F" w:rsidRPr="00066F1A">
        <w:rPr>
          <w:b w:val="0"/>
          <w:bCs/>
          <w:color w:val="168489"/>
          <w:rtl/>
        </w:rPr>
        <w:t>حالة</w:t>
      </w:r>
      <w:r w:rsidR="0042208F" w:rsidRPr="00066F1A">
        <w:rPr>
          <w:rFonts w:hint="cs"/>
          <w:b w:val="0"/>
          <w:bCs/>
          <w:color w:val="168489"/>
          <w:rtl/>
        </w:rPr>
        <w:t xml:space="preserve"> عملية</w:t>
      </w:r>
      <w:r w:rsidR="0042208F" w:rsidRPr="00066F1A">
        <w:rPr>
          <w:b w:val="0"/>
          <w:bCs/>
          <w:color w:val="168489"/>
          <w:rtl/>
        </w:rPr>
        <w:t>:</w:t>
      </w:r>
    </w:p>
    <w:p w14:paraId="5897FCFC" w14:textId="77777777" w:rsidR="0042208F" w:rsidRDefault="0042208F" w:rsidP="0042208F">
      <w:r w:rsidRPr="001B17CB">
        <w:rPr>
          <w:rtl/>
        </w:rPr>
        <w:t>مشروع "مدرستي بيتي" التطوّعي في الأردن، الذي استهدف إعادة تأهيل 500 مدرسة في المناطق النائية خلال 3 سنوات، نجح في تحسين البيئة التعليمية لـ 200,000 طالب وطالبة، ورفع معدّلات الالتحاق بالمدارس بنسبة 15%، وخفّض معدّلات التسرّب الدراسي بنسبة 25%، مما يعكس الأثر العميق الذي يمكن أن تحدثه المشاريع التطوّعية المدروسة.</w:t>
      </w:r>
    </w:p>
    <w:p w14:paraId="762D0E38" w14:textId="77777777" w:rsidR="00066F1A" w:rsidRDefault="00066F1A" w:rsidP="0042208F"/>
    <w:p w14:paraId="26A4998E" w14:textId="77777777" w:rsidR="00066F1A" w:rsidRDefault="00066F1A" w:rsidP="00066F1A">
      <w:pPr>
        <w:jc w:val="center"/>
        <w:rPr>
          <w:noProof/>
        </w:rPr>
      </w:pPr>
    </w:p>
    <w:p w14:paraId="07D72516" w14:textId="77777777" w:rsidR="00066F1A" w:rsidRDefault="00066F1A" w:rsidP="00066F1A">
      <w:pPr>
        <w:jc w:val="center"/>
        <w:rPr>
          <w:noProof/>
        </w:rPr>
      </w:pPr>
    </w:p>
    <w:p w14:paraId="1BD45170" w14:textId="13A3A3FF" w:rsidR="00066F1A" w:rsidRPr="001B17CB" w:rsidRDefault="00066F1A" w:rsidP="00066F1A">
      <w:pPr>
        <w:jc w:val="center"/>
        <w:rPr>
          <w:rtl/>
        </w:rPr>
      </w:pPr>
      <w:r>
        <w:rPr>
          <w:noProof/>
        </w:rPr>
        <w:drawing>
          <wp:inline distT="0" distB="0" distL="0" distR="0" wp14:anchorId="43D23618" wp14:editId="58977836">
            <wp:extent cx="1223010" cy="1223010"/>
            <wp:effectExtent l="0" t="0" r="0" b="0"/>
            <wp:docPr id="1608696538" name="Picture 1608696538" descr="Cha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harity"/>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59D12796" w14:textId="17C098BE" w:rsidR="0042208F" w:rsidRDefault="0042208F" w:rsidP="0042208F">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52B06C84" wp14:editId="0F8BE6D1">
                <wp:extent cx="5731510" cy="895350"/>
                <wp:effectExtent l="0" t="0" r="21590" b="19050"/>
                <wp:docPr id="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 name="صورة 38"/>
                          <pic:cNvPicPr/>
                        </pic:nvPicPr>
                        <pic:blipFill>
                          <a:blip r:embed="rId7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0" name="مجموعة 39"/>
                        <wpg:cNvGrpSpPr/>
                        <wpg:grpSpPr>
                          <a:xfrm>
                            <a:off x="0" y="0"/>
                            <a:ext cx="5731510" cy="895350"/>
                            <a:chOff x="0" y="0"/>
                            <a:chExt cx="5878196" cy="918845"/>
                          </a:xfrm>
                        </wpg:grpSpPr>
                        <wpg:grpSp>
                          <wpg:cNvPr id="41" name="مجموعة 40"/>
                          <wpg:cNvGrpSpPr/>
                          <wpg:grpSpPr>
                            <a:xfrm>
                              <a:off x="0" y="0"/>
                              <a:ext cx="5878196" cy="918845"/>
                              <a:chOff x="0" y="0"/>
                              <a:chExt cx="6240348" cy="919070"/>
                            </a:xfrm>
                          </wpg:grpSpPr>
                          <wpg:grpSp>
                            <wpg:cNvPr id="42" name="مجموعة 41"/>
                            <wpg:cNvGrpSpPr/>
                            <wpg:grpSpPr>
                              <a:xfrm>
                                <a:off x="0" y="169208"/>
                                <a:ext cx="5433072" cy="580613"/>
                                <a:chOff x="0" y="169208"/>
                                <a:chExt cx="5433072" cy="580613"/>
                              </a:xfrm>
                            </wpg:grpSpPr>
                            <wps:wsp>
                              <wps:cNvPr id="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 name="مربع نص 41"/>
                          <wps:cNvSpPr txBox="1"/>
                          <wps:spPr>
                            <a:xfrm>
                              <a:off x="204484" y="256976"/>
                              <a:ext cx="4616071" cy="387740"/>
                            </a:xfrm>
                            <a:prstGeom prst="rect">
                              <a:avLst/>
                            </a:prstGeom>
                            <a:noFill/>
                          </wps:spPr>
                          <wps:txbx>
                            <w:txbxContent>
                              <w:p w14:paraId="38D61E77" w14:textId="4D883461"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دورة حياة المشروع التطوعي، ومؤشرات النجاح في كل مرحلة</w:t>
                                </w:r>
                              </w:p>
                            </w:txbxContent>
                          </wps:txbx>
                          <wps:bodyPr wrap="square" rtlCol="1">
                            <a:spAutoFit/>
                          </wps:bodyPr>
                        </wps:wsp>
                      </wpg:grpSp>
                    </wpg:wgp>
                  </a:graphicData>
                </a:graphic>
              </wp:inline>
            </w:drawing>
          </mc:Choice>
          <mc:Fallback>
            <w:pict>
              <v:group w14:anchorId="52B06C84" id="_x0000_s115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bejewcAAHscAAAOAAAAZHJzL2Uyb0RvYy54bWzsWduO00YYvq/Ud7B8&#10;WQni8yFiFy1QUCVKV0BFe+k4TmLV9rjjySbLbaFCvAi0alXRlla8SfI2/f4Z23EOuwmo0F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">
                <v:shape id="صورة 38" o:spid="_x0000_s115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">
                  <v:imagedata r:id="rId78" o:title=""/>
                </v:shape>
                <v:group id="مجموعة 39" o:spid="_x0000_s11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مجموعة 40" o:spid="_x0000_s11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مجموعة 41" o:spid="_x0000_s11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شكل حر 42" o:spid="_x0000_s11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" fillcolor="#168489" stroked="f" strokeweight="1pt">
                        <v:stroke joinstyle="miter"/>
                      </v:roundrect>
                    </v:group>
                    <v:oval id="شكل بيضاوي 44" o:spid="_x0000_s11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" filled="f" strokecolor="#a5a5a5 [2092]" strokeweight="1pt">
                      <v:stroke joinstyle="miter"/>
                    </v:oval>
                  </v:group>
                  <v:shape id="مربع نص 41" o:spid="_x0000_s1158"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38D61E77" w14:textId="4D883461"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دورة حياة المشروع التطوعي، ومؤشرات النجاح في كل مرحلة</w:t>
                          </w:r>
                        </w:p>
                      </w:txbxContent>
                    </v:textbox>
                  </v:shape>
                </v:group>
                <w10:anchorlock/>
              </v:group>
            </w:pict>
          </mc:Fallback>
        </mc:AlternateContent>
      </w:r>
    </w:p>
    <w:p w14:paraId="3FDF353B" w14:textId="77777777" w:rsidR="0042208F" w:rsidRDefault="0042208F" w:rsidP="0042208F">
      <w:r w:rsidRPr="001B17CB">
        <w:rPr>
          <w:rtl/>
        </w:rPr>
        <w:t>تمرّ المشاريع التطوّعية بدورة حياة متكاملة، كل مرحلة فيها تبنى على سابقتها وتمهّد للاحقة. وفيما يلي توضيح لهذه المراحل ومؤشرات النجاح في كل منها:</w:t>
      </w:r>
    </w:p>
    <w:p w14:paraId="30DFC977" w14:textId="73AA5FEA" w:rsidR="00066F1A" w:rsidRDefault="00066F1A" w:rsidP="00066F1A">
      <w:pPr>
        <w:rPr>
          <w:rtl/>
        </w:rPr>
      </w:pPr>
      <w:r w:rsidRPr="00066F1A">
        <w:rPr>
          <w:noProof/>
        </w:rPr>
        <mc:AlternateContent>
          <mc:Choice Requires="wpg">
            <w:drawing>
              <wp:inline distT="0" distB="0" distL="0" distR="0" wp14:anchorId="6A2E8FA3" wp14:editId="5455E01E">
                <wp:extent cx="5761702" cy="1301115"/>
                <wp:effectExtent l="19050" t="0" r="10795" b="13335"/>
                <wp:docPr id="1608696543" name="Group 4503"/>
                <wp:cNvGraphicFramePr/>
                <a:graphic xmlns:a="http://schemas.openxmlformats.org/drawingml/2006/main">
                  <a:graphicData uri="http://schemas.microsoft.com/office/word/2010/wordprocessingGroup">
                    <wpg:wgp>
                      <wpg:cNvGrpSpPr/>
                      <wpg:grpSpPr>
                        <a:xfrm>
                          <a:off x="0" y="0"/>
                          <a:ext cx="5761702" cy="1301115"/>
                          <a:chOff x="0" y="0"/>
                          <a:chExt cx="5761701" cy="1301115"/>
                        </a:xfrm>
                      </wpg:grpSpPr>
                      <wpg:grpSp>
                        <wpg:cNvPr id="1608696544" name="Group 1608696544"/>
                        <wpg:cNvGrpSpPr/>
                        <wpg:grpSpPr>
                          <a:xfrm>
                            <a:off x="0" y="0"/>
                            <a:ext cx="5761701" cy="1301115"/>
                            <a:chOff x="0" y="0"/>
                            <a:chExt cx="6587859" cy="1487890"/>
                          </a:xfrm>
                        </wpg:grpSpPr>
                        <wpg:grpSp>
                          <wpg:cNvPr id="1608696545" name="Group 1608696545"/>
                          <wpg:cNvGrpSpPr/>
                          <wpg:grpSpPr>
                            <a:xfrm>
                              <a:off x="0" y="0"/>
                              <a:ext cx="1329176" cy="1487890"/>
                              <a:chOff x="0" y="0"/>
                              <a:chExt cx="1329176" cy="1487890"/>
                            </a:xfrm>
                          </wpg:grpSpPr>
                          <wpg:grpSp>
                            <wpg:cNvPr id="1608696546" name="Group 1608696546"/>
                            <wpg:cNvGrpSpPr/>
                            <wpg:grpSpPr>
                              <a:xfrm>
                                <a:off x="0" y="0"/>
                                <a:ext cx="1301254" cy="1487890"/>
                                <a:chOff x="0" y="0"/>
                                <a:chExt cx="1301254" cy="1487890"/>
                              </a:xfrm>
                            </wpg:grpSpPr>
                            <wps:wsp>
                              <wps:cNvPr id="1608696547" name="Freeform: Shape 1608696547"/>
                              <wps:cNvSpPr/>
                              <wps:spPr>
                                <a:xfrm>
                                  <a:off x="0"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608696548" name="Oval 1608696548"/>
                              <wps:cNvSpPr/>
                              <wps:spPr>
                                <a:xfrm>
                                  <a:off x="806849" y="0"/>
                                  <a:ext cx="494405" cy="494405"/>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608696549" name="TextBox 4151"/>
                            <wps:cNvSpPr txBox="1"/>
                            <wps:spPr>
                              <a:xfrm>
                                <a:off x="15096" y="504682"/>
                                <a:ext cx="1025525" cy="813431"/>
                              </a:xfrm>
                              <a:prstGeom prst="rect">
                                <a:avLst/>
                              </a:prstGeom>
                              <a:noFill/>
                            </wps:spPr>
                            <wps:txbx>
                              <w:txbxContent>
                                <w:p w14:paraId="6A470C67"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الإعداد والتخطيط</w:t>
                                  </w:r>
                                </w:p>
                              </w:txbxContent>
                            </wps:txbx>
                            <wps:bodyPr wrap="square" rtlCol="0">
                              <a:noAutofit/>
                            </wps:bodyPr>
                          </wps:wsp>
                          <wps:wsp>
                            <wps:cNvPr id="1608696556" name="Straight Arrow Connector 1608696556"/>
                            <wps:cNvCnPr>
                              <a:cxnSpLocks/>
                            </wps:cNvCnPr>
                            <wps:spPr>
                              <a:xfrm>
                                <a:off x="881382" y="1251689"/>
                                <a:ext cx="447794" cy="0"/>
                              </a:xfrm>
                              <a:prstGeom prst="straightConnector1">
                                <a:avLst/>
                              </a:prstGeom>
                              <a:ln w="38100">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608696557" name="Group 1608696557"/>
                          <wpg:cNvGrpSpPr/>
                          <wpg:grpSpPr>
                            <a:xfrm>
                              <a:off x="1321651" y="0"/>
                              <a:ext cx="1329176" cy="1487890"/>
                              <a:chOff x="1321651" y="0"/>
                              <a:chExt cx="1329176" cy="1487890"/>
                            </a:xfrm>
                          </wpg:grpSpPr>
                          <wpg:grpSp>
                            <wpg:cNvPr id="1608696558" name="Group 1608696558"/>
                            <wpg:cNvGrpSpPr/>
                            <wpg:grpSpPr>
                              <a:xfrm>
                                <a:off x="1321651" y="0"/>
                                <a:ext cx="1301254" cy="1487890"/>
                                <a:chOff x="1321651" y="0"/>
                                <a:chExt cx="1301254" cy="1487890"/>
                              </a:xfrm>
                            </wpg:grpSpPr>
                            <wps:wsp>
                              <wps:cNvPr id="1608696559" name="Freeform: Shape 1608696559"/>
                              <wps:cNvSpPr/>
                              <wps:spPr>
                                <a:xfrm>
                                  <a:off x="1321651"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608696560" name="Oval 1608696560"/>
                              <wps:cNvSpPr/>
                              <wps:spPr>
                                <a:xfrm>
                                  <a:off x="2128500" y="0"/>
                                  <a:ext cx="494405" cy="494405"/>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608696561" name="TextBox 1063"/>
                            <wps:cNvSpPr txBox="1"/>
                            <wps:spPr>
                              <a:xfrm>
                                <a:off x="1336677" y="531174"/>
                                <a:ext cx="1025525" cy="783140"/>
                              </a:xfrm>
                              <a:prstGeom prst="rect">
                                <a:avLst/>
                              </a:prstGeom>
                              <a:noFill/>
                            </wps:spPr>
                            <wps:txbx>
                              <w:txbxContent>
                                <w:p w14:paraId="033ECAFA"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التنظيم والإطلاق</w:t>
                                  </w:r>
                                </w:p>
                              </w:txbxContent>
                            </wps:txbx>
                            <wps:bodyPr wrap="square" rtlCol="0">
                              <a:noAutofit/>
                            </wps:bodyPr>
                          </wps:wsp>
                          <wps:wsp>
                            <wps:cNvPr id="1608696562" name="Straight Arrow Connector 1608696562"/>
                            <wps:cNvCnPr>
                              <a:cxnSpLocks/>
                            </wps:cNvCnPr>
                            <wps:spPr>
                              <a:xfrm>
                                <a:off x="2203033" y="1251689"/>
                                <a:ext cx="447794" cy="0"/>
                              </a:xfrm>
                              <a:prstGeom prst="straightConnector1">
                                <a:avLst/>
                              </a:prstGeom>
                              <a:ln w="38100">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608696563" name="Group 1608696563"/>
                          <wpg:cNvGrpSpPr/>
                          <wpg:grpSpPr>
                            <a:xfrm>
                              <a:off x="2643302" y="0"/>
                              <a:ext cx="1329176" cy="1487890"/>
                              <a:chOff x="2643302" y="0"/>
                              <a:chExt cx="1329176" cy="1487890"/>
                            </a:xfrm>
                          </wpg:grpSpPr>
                          <wpg:grpSp>
                            <wpg:cNvPr id="1608696564" name="Group 1608696564"/>
                            <wpg:cNvGrpSpPr/>
                            <wpg:grpSpPr>
                              <a:xfrm>
                                <a:off x="2643302" y="0"/>
                                <a:ext cx="1301254" cy="1487890"/>
                                <a:chOff x="2643302" y="0"/>
                                <a:chExt cx="1301254" cy="1487890"/>
                              </a:xfrm>
                            </wpg:grpSpPr>
                            <wps:wsp>
                              <wps:cNvPr id="1608696565" name="Freeform: Shape 1608696565"/>
                              <wps:cNvSpPr/>
                              <wps:spPr>
                                <a:xfrm>
                                  <a:off x="2643302"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608696566" name="Oval 1608696566"/>
                              <wps:cNvSpPr/>
                              <wps:spPr>
                                <a:xfrm>
                                  <a:off x="3450151" y="0"/>
                                  <a:ext cx="494405" cy="494405"/>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608696567" name="TextBox 1069"/>
                            <wps:cNvSpPr txBox="1"/>
                            <wps:spPr>
                              <a:xfrm>
                                <a:off x="2654130" y="473806"/>
                                <a:ext cx="1038018" cy="825920"/>
                              </a:xfrm>
                              <a:prstGeom prst="rect">
                                <a:avLst/>
                              </a:prstGeom>
                              <a:noFill/>
                            </wps:spPr>
                            <wps:txbx>
                              <w:txbxContent>
                                <w:p w14:paraId="0BFC1149"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التنفيذ والمتابعة</w:t>
                                  </w:r>
                                </w:p>
                              </w:txbxContent>
                            </wps:txbx>
                            <wps:bodyPr wrap="square" rtlCol="0">
                              <a:noAutofit/>
                            </wps:bodyPr>
                          </wps:wsp>
                          <wps:wsp>
                            <wps:cNvPr id="1608696568" name="Straight Arrow Connector 1608696568"/>
                            <wps:cNvCnPr>
                              <a:cxnSpLocks/>
                            </wps:cNvCnPr>
                            <wps:spPr>
                              <a:xfrm>
                                <a:off x="3524684" y="1251689"/>
                                <a:ext cx="447794" cy="0"/>
                              </a:xfrm>
                              <a:prstGeom prst="straightConnector1">
                                <a:avLst/>
                              </a:prstGeom>
                              <a:ln w="38100">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608696569" name="Group 1608696569"/>
                          <wpg:cNvGrpSpPr/>
                          <wpg:grpSpPr>
                            <a:xfrm>
                              <a:off x="3964953" y="0"/>
                              <a:ext cx="1329176" cy="1487890"/>
                              <a:chOff x="3964953" y="0"/>
                              <a:chExt cx="1329176" cy="1487890"/>
                            </a:xfrm>
                          </wpg:grpSpPr>
                          <wpg:grpSp>
                            <wpg:cNvPr id="1608696570" name="Group 1608696570"/>
                            <wpg:cNvGrpSpPr/>
                            <wpg:grpSpPr>
                              <a:xfrm>
                                <a:off x="3964953" y="0"/>
                                <a:ext cx="1301254" cy="1487890"/>
                                <a:chOff x="3964953" y="0"/>
                                <a:chExt cx="1301254" cy="1487890"/>
                              </a:xfrm>
                            </wpg:grpSpPr>
                            <wps:wsp>
                              <wps:cNvPr id="1608696571" name="Freeform: Shape 1608696571"/>
                              <wps:cNvSpPr/>
                              <wps:spPr>
                                <a:xfrm>
                                  <a:off x="3964953"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608696572" name="Oval 1608696572"/>
                              <wps:cNvSpPr/>
                              <wps:spPr>
                                <a:xfrm>
                                  <a:off x="4771802" y="0"/>
                                  <a:ext cx="494405" cy="494405"/>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608696573" name="TextBox 1081"/>
                            <wps:cNvSpPr txBox="1"/>
                            <wps:spPr>
                              <a:xfrm>
                                <a:off x="4012268" y="510148"/>
                                <a:ext cx="961305" cy="727709"/>
                              </a:xfrm>
                              <a:prstGeom prst="rect">
                                <a:avLst/>
                              </a:prstGeom>
                              <a:noFill/>
                            </wps:spPr>
                            <wps:txbx>
                              <w:txbxContent>
                                <w:p w14:paraId="28D2D162"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التقييم والإغلاق</w:t>
                                  </w:r>
                                </w:p>
                              </w:txbxContent>
                            </wps:txbx>
                            <wps:bodyPr wrap="square" rtlCol="0">
                              <a:noAutofit/>
                            </wps:bodyPr>
                          </wps:wsp>
                          <wps:wsp>
                            <wps:cNvPr id="1608696574" name="Straight Arrow Connector 1608696574"/>
                            <wps:cNvCnPr>
                              <a:cxnSpLocks/>
                            </wps:cNvCnPr>
                            <wps:spPr>
                              <a:xfrm>
                                <a:off x="4846335" y="1251689"/>
                                <a:ext cx="447794" cy="0"/>
                              </a:xfrm>
                              <a:prstGeom prst="straightConnector1">
                                <a:avLst/>
                              </a:prstGeom>
                              <a:ln w="38100">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608696575" name="Group 1608696575"/>
                          <wpg:cNvGrpSpPr/>
                          <wpg:grpSpPr>
                            <a:xfrm>
                              <a:off x="5264405" y="0"/>
                              <a:ext cx="1323454" cy="1487890"/>
                              <a:chOff x="5264405" y="0"/>
                              <a:chExt cx="1323454" cy="1487890"/>
                            </a:xfrm>
                          </wpg:grpSpPr>
                          <wpg:grpSp>
                            <wpg:cNvPr id="1451488595" name="Group 1451488595"/>
                            <wpg:cNvGrpSpPr/>
                            <wpg:grpSpPr>
                              <a:xfrm>
                                <a:off x="5286605" y="0"/>
                                <a:ext cx="1301254" cy="1487890"/>
                                <a:chOff x="5286605" y="0"/>
                                <a:chExt cx="1301254" cy="1487890"/>
                              </a:xfrm>
                            </wpg:grpSpPr>
                            <wps:wsp>
                              <wps:cNvPr id="4096" name="Freeform: Shape 4096"/>
                              <wps:cNvSpPr/>
                              <wps:spPr>
                                <a:xfrm>
                                  <a:off x="5286605"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4097" name="Oval 4097"/>
                              <wps:cNvSpPr/>
                              <wps:spPr>
                                <a:xfrm>
                                  <a:off x="6093454" y="0"/>
                                  <a:ext cx="494405" cy="494405"/>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4099" name="TextBox 2047"/>
                            <wps:cNvSpPr txBox="1"/>
                            <wps:spPr>
                              <a:xfrm>
                                <a:off x="5264405" y="669998"/>
                                <a:ext cx="1099557" cy="433535"/>
                              </a:xfrm>
                              <a:prstGeom prst="rect">
                                <a:avLst/>
                              </a:prstGeom>
                              <a:noFill/>
                            </wps:spPr>
                            <wps:txbx>
                              <w:txbxContent>
                                <w:p w14:paraId="294AD59D"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 xml:space="preserve">الاستدامة </w:t>
                                  </w:r>
                                </w:p>
                              </w:txbxContent>
                            </wps:txbx>
                            <wps:bodyPr wrap="square" rtlCol="0">
                              <a:noAutofit/>
                            </wps:bodyPr>
                          </wps:wsp>
                        </wpg:grpSp>
                      </wpg:grpSp>
                      <pic:pic xmlns:pic="http://schemas.openxmlformats.org/drawingml/2006/picture">
                        <pic:nvPicPr>
                          <pic:cNvPr id="4100" name="Graphic 31" descr="Questions with solid fill"/>
                          <pic:cNvPicPr>
                            <a:picLocks noChangeAspect="1"/>
                          </pic:cNvPicPr>
                        </pic:nvPicPr>
                        <pic:blipFill>
                          <a:blip r:embed="rId92" cstate="print">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a:xfrm>
                            <a:off x="5354435" y="35800"/>
                            <a:ext cx="353682" cy="353682"/>
                          </a:xfrm>
                          <a:prstGeom prst="rect">
                            <a:avLst/>
                          </a:prstGeom>
                        </pic:spPr>
                      </pic:pic>
                      <pic:pic xmlns:pic="http://schemas.openxmlformats.org/drawingml/2006/picture">
                        <pic:nvPicPr>
                          <pic:cNvPr id="4101" name="Graphic 7" descr="Books on shelf with solid fill"/>
                          <pic:cNvPicPr>
                            <a:picLocks noChangeAspect="1"/>
                          </pic:cNvPicPr>
                        </pic:nvPicPr>
                        <pic:blipFill>
                          <a:blip r:embed="rId94" cstate="print">
                            <a:extLst>
                              <a:ext uri="{28A0092B-C50C-407E-A947-70E740481C1C}">
                                <a14:useLocalDpi xmlns:a14="http://schemas.microsoft.com/office/drawing/2010/main" val="0"/>
                              </a:ext>
                              <a:ext uri="{96DAC541-7B7A-43D3-8B79-37D633B846F1}">
                                <asvg:svgBlip xmlns:asvg="http://schemas.microsoft.com/office/drawing/2016/SVG/main" r:embed="rId95"/>
                              </a:ext>
                            </a:extLst>
                          </a:blip>
                          <a:stretch>
                            <a:fillRect/>
                          </a:stretch>
                        </pic:blipFill>
                        <pic:spPr>
                          <a:xfrm>
                            <a:off x="1886757" y="18605"/>
                            <a:ext cx="374139" cy="374139"/>
                          </a:xfrm>
                          <a:prstGeom prst="rect">
                            <a:avLst/>
                          </a:prstGeom>
                        </pic:spPr>
                      </pic:pic>
                      <pic:pic xmlns:pic="http://schemas.openxmlformats.org/drawingml/2006/picture">
                        <pic:nvPicPr>
                          <pic:cNvPr id="4102" name="Graphic 19" descr="List with solid fill"/>
                          <pic:cNvPicPr>
                            <a:picLocks noChangeAspect="1"/>
                          </pic:cNvPicPr>
                        </pic:nvPicPr>
                        <pic:blipFill>
                          <a:blip r:embed="rId96">
                            <a:extLst>
                              <a:ext uri="{28A0092B-C50C-407E-A947-70E740481C1C}">
                                <a14:useLocalDpi xmlns:a14="http://schemas.microsoft.com/office/drawing/2010/main" val="0"/>
                              </a:ext>
                              <a:ext uri="{96DAC541-7B7A-43D3-8B79-37D633B846F1}">
                                <asvg:svgBlip xmlns:asvg="http://schemas.microsoft.com/office/drawing/2016/SVG/main" r:embed="rId97"/>
                              </a:ext>
                            </a:extLst>
                          </a:blip>
                          <a:stretch>
                            <a:fillRect/>
                          </a:stretch>
                        </pic:blipFill>
                        <pic:spPr>
                          <a:xfrm>
                            <a:off x="751766" y="32047"/>
                            <a:ext cx="342195" cy="342195"/>
                          </a:xfrm>
                          <a:prstGeom prst="rect">
                            <a:avLst/>
                          </a:prstGeom>
                        </pic:spPr>
                      </pic:pic>
                      <pic:pic xmlns:pic="http://schemas.openxmlformats.org/drawingml/2006/picture">
                        <pic:nvPicPr>
                          <pic:cNvPr id="4103" name="رسم 15" descr="قائمة اختيار"/>
                          <pic:cNvPicPr>
                            <a:picLocks noChangeAspect="1"/>
                          </pic:cNvPicPr>
                        </pic:nvPicPr>
                        <pic:blipFill>
                          <a:blip r:embed="rId98">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a:xfrm>
                            <a:off x="4194334" y="35221"/>
                            <a:ext cx="350335" cy="350335"/>
                          </a:xfrm>
                          <a:prstGeom prst="rect">
                            <a:avLst/>
                          </a:prstGeom>
                        </pic:spPr>
                      </pic:pic>
                      <pic:pic xmlns:pic="http://schemas.openxmlformats.org/drawingml/2006/picture">
                        <pic:nvPicPr>
                          <pic:cNvPr id="4104" name="Graphic 14" descr="Document with solid fill"/>
                          <pic:cNvPicPr>
                            <a:picLocks noChangeAspect="1"/>
                          </pic:cNvPicPr>
                        </pic:nvPicPr>
                        <pic:blipFill>
                          <a:blip r:embed="rId100">
                            <a:extLst>
                              <a:ext uri="{28A0092B-C50C-407E-A947-70E740481C1C}">
                                <a14:useLocalDpi xmlns:a14="http://schemas.microsoft.com/office/drawing/2010/main" val="0"/>
                              </a:ext>
                              <a:ext uri="{96DAC541-7B7A-43D3-8B79-37D633B846F1}">
                                <asvg:svgBlip xmlns:asvg="http://schemas.microsoft.com/office/drawing/2016/SVG/main" r:embed="rId101"/>
                              </a:ext>
                            </a:extLst>
                          </a:blip>
                          <a:stretch>
                            <a:fillRect/>
                          </a:stretch>
                        </pic:blipFill>
                        <pic:spPr>
                          <a:xfrm>
                            <a:off x="3057406" y="28065"/>
                            <a:ext cx="358657" cy="358657"/>
                          </a:xfrm>
                          <a:prstGeom prst="rect">
                            <a:avLst/>
                          </a:prstGeom>
                        </pic:spPr>
                      </pic:pic>
                    </wpg:wgp>
                  </a:graphicData>
                </a:graphic>
              </wp:inline>
            </w:drawing>
          </mc:Choice>
          <mc:Fallback>
            <w:pict>
              <v:group w14:anchorId="6A2E8FA3" id="Group 4503" o:spid="_x0000_s1159" style="width:453.7pt;height:102.45pt;mso-position-horizontal-relative:char;mso-position-vertical-relative:line" coordsize="57617,1301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">
                <v:group id="Group 1608696544" o:spid="_x0000_s1160" style="position:absolute;width:57617;height:13011" coordsize="65878,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">
                  <v:group id="Group 1608696545" o:spid="_x0000_s1161" style="position:absolute;width:13291;height:14878"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">
                    <v:group id="Group 1608696546" o:spid="_x0000_s1162" style="position:absolute;width:13012;height:14878"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">
                      <v:shape id="Freeform: Shape 1608696547" o:spid="_x0000_s1163" style="position:absolute;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" path="m213942,l888054,v,192123,155746,347869,347869,347869l1283630,343060r,726627c1283630,1187844,1187845,1283629,1069688,1283629r-855746,c95785,1283629,,1187844,,1069687l,213942c,95785,95785,,213942,xe" filled="f" strokecolor="#168489" strokeweight="2.25pt">
                        <v:stroke joinstyle="miter"/>
                        <v:path arrowok="t" o:connecttype="custom" o:connectlocs="179563,0;745348,0;1037316,347869;1077357,343060;1077357,1069687;897794,1283629;179563,1283629;0,1069687;0,213942;179563,0" o:connectangles="0,0,0,0,0,0,0,0,0,0"/>
                      </v:shape>
                      <v:oval id="Oval 1608696548" o:spid="_x0000_s1164" style="position:absolute;left:8068;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" fillcolor="#168489" strokecolor="#168489" strokeweight="1pt">
                        <v:stroke joinstyle="miter"/>
                      </v:oval>
                    </v:group>
                    <v:shape id="TextBox 4151" o:spid="_x0000_s1165" type="#_x0000_t202" style="position:absolute;left:150;top:5046;width:10256;height:8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" filled="f" stroked="f">
                      <v:textbox>
                        <w:txbxContent>
                          <w:p w14:paraId="6A470C67"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الإعداد والتخطيط</w:t>
                            </w:r>
                          </w:p>
                        </w:txbxContent>
                      </v:textbox>
                    </v:shape>
                    <v:shapetype id="_x0000_t32" coordsize="21600,21600" o:spt="32" o:oned="t" path="m,l21600,21600e" filled="f">
                      <v:path arrowok="t" fillok="f" o:connecttype="none"/>
                      <o:lock v:ext="edit" shapetype="t"/>
                    </v:shapetype>
                    <v:shape id="Straight Arrow Connector 1608696556" o:spid="_x0000_s1166" type="#_x0000_t32" style="position:absolute;left:8813;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" strokecolor="#d8d8d8 [2732]" strokeweight="3pt">
                      <v:stroke endarrow="block" joinstyle="miter"/>
                      <o:lock v:ext="edit" shapetype="f"/>
                    </v:shape>
                  </v:group>
                  <v:group id="Group 1608696557" o:spid="_x0000_s1167" style="position:absolute;left:13216;width:13292;height:14878" coordorigin="13216"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">
                    <v:group id="Group 1608696558" o:spid="_x0000_s1168" style="position:absolute;left:13216;width:13013;height:14878" coordorigin="13216"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">
                      <v:shape id="Freeform: Shape 1608696559" o:spid="_x0000_s1169" style="position:absolute;left:13216;top:2042;width:10774;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" path="m213942,l888054,v,192123,155746,347869,347869,347869l1283630,343060r,726627c1283630,1187844,1187845,1283629,1069688,1283629r-855746,c95785,1283629,,1187844,,1069687l,213942c,95785,95785,,213942,xe" filled="f" strokecolor="#2e75b6" strokeweight="2.25pt">
                        <v:stroke joinstyle="miter"/>
                        <v:path arrowok="t" o:connecttype="custom" o:connectlocs="179563,0;745348,0;1037316,347869;1077357,343060;1077357,1069687;897794,1283629;179563,1283629;0,1069687;0,213942;179563,0" o:connectangles="0,0,0,0,0,0,0,0,0,0"/>
                      </v:shape>
                      <v:oval id="Oval 1608696560" o:spid="_x0000_s1170" style="position:absolute;left:21285;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" fillcolor="#2e75b6" strokecolor="#2e75b6" strokeweight="1pt">
                        <v:stroke joinstyle="miter"/>
                      </v:oval>
                    </v:group>
                    <v:shape id="TextBox 1063" o:spid="_x0000_s1171" type="#_x0000_t202" style="position:absolute;left:13366;top:5311;width:10256;height:7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" filled="f" stroked="f">
                      <v:textbox>
                        <w:txbxContent>
                          <w:p w14:paraId="033ECAFA"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التنظيم والإطلاق</w:t>
                            </w:r>
                          </w:p>
                        </w:txbxContent>
                      </v:textbox>
                    </v:shape>
                    <v:shape id="Straight Arrow Connector 1608696562" o:spid="_x0000_s1172" type="#_x0000_t32" style="position:absolute;left:22030;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" strokecolor="#d8d8d8 [2732]" strokeweight="3pt">
                      <v:stroke endarrow="block" joinstyle="miter"/>
                      <o:lock v:ext="edit" shapetype="f"/>
                    </v:shape>
                  </v:group>
                  <v:group id="Group 1608696563" o:spid="_x0000_s1173" style="position:absolute;left:26433;width:13291;height:14878" coordorigin="26433"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">
                    <v:group id="Group 1608696564" o:spid="_x0000_s1174" style="position:absolute;left:26433;width:13012;height:14878" coordorigin="26433"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">
                      <v:shape id="Freeform: Shape 1608696565" o:spid="_x0000_s1175" style="position:absolute;left:26433;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" path="m213942,l888054,v,192123,155746,347869,347869,347869l1283630,343060r,726627c1283630,1187844,1187845,1283629,1069688,1283629r-855746,c95785,1283629,,1187844,,1069687l,213942c,95785,95785,,213942,xe" filled="f" strokecolor="#ffd366" strokeweight="2.25pt">
                        <v:stroke joinstyle="miter"/>
                        <v:path arrowok="t" o:connecttype="custom" o:connectlocs="179563,0;745348,0;1037316,347869;1077357,343060;1077357,1069687;897794,1283629;179563,1283629;0,1069687;0,213942;179563,0" o:connectangles="0,0,0,0,0,0,0,0,0,0"/>
                      </v:shape>
                      <v:oval id="Oval 1608696566" o:spid="_x0000_s1176" style="position:absolute;left:34501;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" fillcolor="#ffd366" strokecolor="#ffd366" strokeweight="1pt">
                        <v:stroke joinstyle="miter"/>
                      </v:oval>
                    </v:group>
                    <v:shape id="TextBox 1069" o:spid="_x0000_s1177" type="#_x0000_t202" style="position:absolute;left:26541;top:4738;width:10380;height:8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" filled="f" stroked="f">
                      <v:textbox>
                        <w:txbxContent>
                          <w:p w14:paraId="0BFC1149"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التنفيذ والمتابعة</w:t>
                            </w:r>
                          </w:p>
                        </w:txbxContent>
                      </v:textbox>
                    </v:shape>
                    <v:shape id="Straight Arrow Connector 1608696568" o:spid="_x0000_s1178" type="#_x0000_t32" style="position:absolute;left:35246;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" strokecolor="#d8d8d8 [2732]" strokeweight="3pt">
                      <v:stroke endarrow="block" joinstyle="miter"/>
                      <o:lock v:ext="edit" shapetype="f"/>
                    </v:shape>
                  </v:group>
                  <v:group id="Group 1608696569" o:spid="_x0000_s1179" style="position:absolute;left:39649;width:13292;height:14878" coordorigin="39649"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">
                    <v:group id="Group 1608696570" o:spid="_x0000_s1180" style="position:absolute;left:39649;width:13013;height:14878" coordorigin="39649"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">
                      <v:shape id="Freeform: Shape 1608696571" o:spid="_x0000_s1181" style="position:absolute;left:39649;top:2042;width:10774;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" path="m213942,l888054,v,192123,155746,347869,347869,347869l1283630,343060r,726627c1283630,1187844,1187845,1283629,1069688,1283629r-855746,c95785,1283629,,1187844,,1069687l,213942c,95785,95785,,213942,xe" filled="f" strokecolor="#7f7f7f" strokeweight="2.25pt">
                        <v:stroke joinstyle="miter"/>
                        <v:path arrowok="t" o:connecttype="custom" o:connectlocs="179563,0;745348,0;1037316,347869;1077357,343060;1077357,1069687;897794,1283629;179563,1283629;0,1069687;0,213942;179563,0" o:connectangles="0,0,0,0,0,0,0,0,0,0"/>
                      </v:shape>
                      <v:oval id="Oval 1608696572" o:spid="_x0000_s1182" style="position:absolute;left:47718;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" fillcolor="#7f7f7f" strokecolor="#7f7f7f" strokeweight="1pt">
                        <v:stroke joinstyle="miter"/>
                      </v:oval>
                    </v:group>
                    <v:shape id="TextBox 1081" o:spid="_x0000_s1183" type="#_x0000_t202" style="position:absolute;left:40122;top:5101;width:9613;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" filled="f" stroked="f">
                      <v:textbox>
                        <w:txbxContent>
                          <w:p w14:paraId="28D2D162"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التقييم والإغلاق</w:t>
                            </w:r>
                          </w:p>
                        </w:txbxContent>
                      </v:textbox>
                    </v:shape>
                    <v:shape id="Straight Arrow Connector 1608696574" o:spid="_x0000_s1184" type="#_x0000_t32" style="position:absolute;left:48463;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" strokecolor="#d8d8d8 [2732]" strokeweight="3pt">
                      <v:stroke endarrow="block" joinstyle="miter"/>
                      <o:lock v:ext="edit" shapetype="f"/>
                    </v:shape>
                  </v:group>
                  <v:group id="Group 1608696575" o:spid="_x0000_s1185" style="position:absolute;left:52644;width:13234;height:14878" coordorigin="52644" coordsize="13234,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">
                    <v:group id="Group 1451488595" o:spid="_x0000_s1186" style="position:absolute;left:52866;width:13012;height:14878" coordorigin="52866"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">
                      <v:shape id="Freeform: Shape 4096" o:spid="_x0000_s1187" style="position:absolute;left:52866;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" path="m213942,l888054,v,192123,155746,347869,347869,347869l1283630,343060r,726627c1283630,1187844,1187845,1283629,1069688,1283629r-855746,c95785,1283629,,1187844,,1069687l,213942c,95785,95785,,213942,xe" filled="f" strokecolor="#168489" strokeweight="2.25pt">
                        <v:stroke joinstyle="miter"/>
                        <v:path arrowok="t" o:connecttype="custom" o:connectlocs="179563,0;745348,0;1037316,347869;1077357,343060;1077357,1069687;897794,1283629;179563,1283629;0,1069687;0,213942;179563,0" o:connectangles="0,0,0,0,0,0,0,0,0,0"/>
                      </v:shape>
                      <v:oval id="Oval 4097" o:spid="_x0000_s1188" style="position:absolute;left:60934;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" fillcolor="#168489" strokecolor="#168489" strokeweight="1pt">
                        <v:stroke joinstyle="miter"/>
                      </v:oval>
                    </v:group>
                    <v:shape id="TextBox 2047" o:spid="_x0000_s1189" type="#_x0000_t202" style="position:absolute;left:52644;top:6699;width:10995;height:4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" filled="f" stroked="f">
                      <v:textbox>
                        <w:txbxContent>
                          <w:p w14:paraId="294AD59D" w14:textId="77777777" w:rsidR="00066F1A" w:rsidRDefault="00066F1A" w:rsidP="00066F1A">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 xml:space="preserve">الاستدامة </w:t>
                            </w:r>
                          </w:p>
                        </w:txbxContent>
                      </v:textbox>
                    </v:shape>
                  </v:group>
                </v:group>
                <v:shape id="Graphic 31" o:spid="_x0000_s1190" type="#_x0000_t75" alt="Questions with solid fill" style="position:absolute;left:53544;top:358;width:3537;height:3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">
                  <v:imagedata r:id="rId102" o:title="Questions with solid fill"/>
                </v:shape>
                <v:shape id="Graphic 7" o:spid="_x0000_s1191" type="#_x0000_t75" alt="Books on shelf with solid fill" style="position:absolute;left:18867;top:186;width:3741;height:3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">
                  <v:imagedata r:id="rId103" o:title="Books on shelf with solid fill"/>
                </v:shape>
                <v:shape id="Graphic 19" o:spid="_x0000_s1192" type="#_x0000_t75" alt="List with solid fill" style="position:absolute;left:7517;top:320;width:3422;height:3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">
                  <v:imagedata r:id="rId104" o:title="List with solid fill"/>
                </v:shape>
                <v:shape id="رسم 15" o:spid="_x0000_s1193" type="#_x0000_t75" alt="قائمة اختيار" style="position:absolute;left:41943;top:352;width:3503;height:3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">
                  <v:imagedata r:id="rId105" o:title="قائمة اختيار"/>
                </v:shape>
                <v:shape id="Graphic 14" o:spid="_x0000_s1194" type="#_x0000_t75" alt="Document with solid fill" style="position:absolute;left:30574;top:280;width:3586;height:3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">
                  <v:imagedata r:id="rId106" o:title="Document with solid fill"/>
                </v:shape>
                <w10:anchorlock/>
              </v:group>
            </w:pict>
          </mc:Fallback>
        </mc:AlternateContent>
      </w:r>
    </w:p>
    <w:p w14:paraId="29D0A236" w14:textId="0C26E4AB"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B1F21AD" wp14:editId="66A2D2A1">
                <wp:extent cx="5731510" cy="892088"/>
                <wp:effectExtent l="0" t="0" r="2540" b="22860"/>
                <wp:docPr id="84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25" name="مجموعة 47"/>
                        <wpg:cNvGrpSpPr/>
                        <wpg:grpSpPr>
                          <a:xfrm>
                            <a:off x="0" y="0"/>
                            <a:ext cx="5731510" cy="895351"/>
                            <a:chOff x="0" y="0"/>
                            <a:chExt cx="5878196" cy="918845"/>
                          </a:xfrm>
                        </wpg:grpSpPr>
                        <wpg:grpSp>
                          <wpg:cNvPr id="8426" name="مجموعة 48"/>
                          <wpg:cNvGrpSpPr/>
                          <wpg:grpSpPr>
                            <a:xfrm>
                              <a:off x="0" y="0"/>
                              <a:ext cx="5878196" cy="918845"/>
                              <a:chOff x="0" y="0"/>
                              <a:chExt cx="6240348" cy="919070"/>
                            </a:xfrm>
                          </wpg:grpSpPr>
                          <wpg:grpSp>
                            <wpg:cNvPr id="8427" name="مجموعة 49"/>
                            <wpg:cNvGrpSpPr/>
                            <wpg:grpSpPr>
                              <a:xfrm>
                                <a:off x="0" y="169208"/>
                                <a:ext cx="5433072" cy="580613"/>
                                <a:chOff x="0" y="169208"/>
                                <a:chExt cx="5433072" cy="580613"/>
                              </a:xfrm>
                            </wpg:grpSpPr>
                            <wps:wsp>
                              <wps:cNvPr id="84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3" name="مربع نص 41"/>
                          <wps:cNvSpPr txBox="1"/>
                          <wps:spPr>
                            <a:xfrm>
                              <a:off x="204466" y="256739"/>
                              <a:ext cx="4615440" cy="389157"/>
                            </a:xfrm>
                            <a:prstGeom prst="rect">
                              <a:avLst/>
                            </a:prstGeom>
                            <a:noFill/>
                          </wps:spPr>
                          <wps:txbx>
                            <w:txbxContent>
                              <w:p w14:paraId="43EBB594" w14:textId="2E2EEEFE"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الإعداد والتخطيط:</w:t>
                                </w:r>
                              </w:p>
                            </w:txbxContent>
                          </wps:txbx>
                          <wps:bodyPr wrap="square" rtlCol="1">
                            <a:spAutoFit/>
                          </wps:bodyPr>
                        </wps:wsp>
                      </wpg:grpSp>
                      <pic:pic xmlns:pic="http://schemas.openxmlformats.org/drawingml/2006/picture">
                        <pic:nvPicPr>
                          <pic:cNvPr id="843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B1F21AD" id="_x0000_s11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8zS6h24HAADM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1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">
                  <v:group id="مجموعة 48" o:spid="_x0000_s11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">
                    <v:group id="مجموعة 49" o:spid="_x0000_s11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MY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PkajuH5JjwBOX8AAAD//wMAUEsBAi0AFAAGAAgAAAAhANvh9svuAAAAhQEAABMAAAAAAAAA&#10;AAAAAAAAAAAAAFtDb250ZW50X1R5cGVzXS54bWxQSwECLQAUAAYACAAAACEAWvQsW78AAAAVAQAA&#10;CwAAAAAAAAAAAAAAAAAfAQAAX3JlbHMvLnJlbHNQSwECLQAUAAYACAAAACEA315zGMYAAADdAAAA&#10;DwAAAAAAAAAAAAAAAAAHAgAAZHJzL2Rvd25yZXYueG1sUEsFBgAAAAADAAMAtwAAAPoCAAAAAA==&#10;">
                      <v:shape id="شكل حر 50" o:spid="_x0000_s11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" fillcolor="#a5a5a5 [2092]" stroked="f" strokeweight="1pt">
                        <v:stroke joinstyle="miter"/>
                      </v:roundrect>
                    </v:group>
                    <v:oval id="شكل بيضاوي 52" o:spid="_x0000_s12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" filled="f" strokecolor="#168489" strokeweight="1pt">
                      <v:stroke joinstyle="miter"/>
                    </v:oval>
                  </v:group>
                  <v:shape id="مربع نص 41" o:spid="_x0000_s120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" filled="f" stroked="f">
                    <v:textbox style="mso-fit-shape-to-text:t">
                      <w:txbxContent>
                        <w:p w14:paraId="43EBB594" w14:textId="2E2EEEFE"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الإعداد والتخطيط:</w:t>
                          </w:r>
                        </w:p>
                      </w:txbxContent>
                    </v:textbox>
                  </v:shape>
                </v:group>
                <v:shape id="صورة 54" o:spid="_x0000_s12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">
                  <v:imagedata r:id="rId89" o:title=""/>
                </v:shape>
                <w10:anchorlock/>
              </v:group>
            </w:pict>
          </mc:Fallback>
        </mc:AlternateContent>
      </w:r>
    </w:p>
    <w:p w14:paraId="2289BCAB" w14:textId="77777777" w:rsidR="0042208F" w:rsidRPr="001B17CB" w:rsidRDefault="0042208F" w:rsidP="0042208F">
      <w:pPr>
        <w:rPr>
          <w:rtl/>
        </w:rPr>
      </w:pPr>
      <w:r w:rsidRPr="001B17CB">
        <w:rPr>
          <w:rtl/>
        </w:rPr>
        <w:t>- الأنشطة الرئيسية: تحديد الاحتياج، دراسة الجدوى، وضع الرؤية والأهداف، تصميم خطة العمل، تحديد الموارد المطلوبة.</w:t>
      </w:r>
    </w:p>
    <w:p w14:paraId="1917B3FB" w14:textId="77777777" w:rsidR="0042208F" w:rsidRPr="00066F1A" w:rsidRDefault="0042208F" w:rsidP="00066F1A">
      <w:pPr>
        <w:pStyle w:val="ad"/>
        <w:rPr>
          <w:b w:val="0"/>
          <w:bCs/>
          <w:color w:val="168489"/>
          <w:rtl/>
        </w:rPr>
      </w:pPr>
      <w:r w:rsidRPr="00066F1A">
        <w:rPr>
          <w:b w:val="0"/>
          <w:bCs/>
          <w:color w:val="168489"/>
          <w:rtl/>
        </w:rPr>
        <w:t xml:space="preserve">مؤشرات النجاح: </w:t>
      </w:r>
    </w:p>
    <w:p w14:paraId="3D605F14" w14:textId="77777777" w:rsidR="0042208F" w:rsidRPr="001B17CB" w:rsidRDefault="0042208F" w:rsidP="0042208F">
      <w:pPr>
        <w:rPr>
          <w:rtl/>
        </w:rPr>
      </w:pPr>
      <w:r w:rsidRPr="001B17CB">
        <w:rPr>
          <w:rtl/>
        </w:rPr>
        <w:t xml:space="preserve">  - وضوح الرؤية والأهداف.</w:t>
      </w:r>
    </w:p>
    <w:p w14:paraId="352C5344" w14:textId="77777777" w:rsidR="0042208F" w:rsidRPr="001B17CB" w:rsidRDefault="0042208F" w:rsidP="0042208F">
      <w:pPr>
        <w:rPr>
          <w:rtl/>
        </w:rPr>
      </w:pPr>
      <w:r w:rsidRPr="001B17CB">
        <w:rPr>
          <w:rtl/>
        </w:rPr>
        <w:t xml:space="preserve">  - شمولية الخطة لكافة جوانب المشروع.</w:t>
      </w:r>
    </w:p>
    <w:p w14:paraId="008318BF" w14:textId="77777777" w:rsidR="0042208F" w:rsidRPr="001B17CB" w:rsidRDefault="0042208F" w:rsidP="0042208F">
      <w:pPr>
        <w:rPr>
          <w:rtl/>
        </w:rPr>
      </w:pPr>
      <w:r w:rsidRPr="001B17CB">
        <w:rPr>
          <w:rtl/>
        </w:rPr>
        <w:t xml:space="preserve">  - واقعية التقديرات المالية والزمنية.</w:t>
      </w:r>
    </w:p>
    <w:p w14:paraId="4058FDFA" w14:textId="77777777" w:rsidR="0042208F" w:rsidRDefault="0042208F" w:rsidP="0042208F">
      <w:pPr>
        <w:rPr>
          <w:rtl/>
        </w:rPr>
      </w:pPr>
      <w:r w:rsidRPr="001B17CB">
        <w:rPr>
          <w:rtl/>
        </w:rPr>
        <w:t xml:space="preserve">  - تحديد المخاطر المحتملة وآليات التعامل معها.</w:t>
      </w:r>
    </w:p>
    <w:p w14:paraId="6F11CA57" w14:textId="6467DC1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F7261BF" wp14:editId="6D46385C">
                <wp:extent cx="5731510" cy="892088"/>
                <wp:effectExtent l="0" t="0" r="2540" b="22860"/>
                <wp:docPr id="843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36" name="مجموعة 47"/>
                        <wpg:cNvGrpSpPr/>
                        <wpg:grpSpPr>
                          <a:xfrm>
                            <a:off x="0" y="0"/>
                            <a:ext cx="5731510" cy="895351"/>
                            <a:chOff x="0" y="0"/>
                            <a:chExt cx="5878196" cy="918845"/>
                          </a:xfrm>
                        </wpg:grpSpPr>
                        <wpg:grpSp>
                          <wpg:cNvPr id="8437" name="مجموعة 48"/>
                          <wpg:cNvGrpSpPr/>
                          <wpg:grpSpPr>
                            <a:xfrm>
                              <a:off x="0" y="0"/>
                              <a:ext cx="5878196" cy="918845"/>
                              <a:chOff x="0" y="0"/>
                              <a:chExt cx="6240348" cy="919070"/>
                            </a:xfrm>
                          </wpg:grpSpPr>
                          <wpg:grpSp>
                            <wpg:cNvPr id="8438" name="مجموعة 49"/>
                            <wpg:cNvGrpSpPr/>
                            <wpg:grpSpPr>
                              <a:xfrm>
                                <a:off x="0" y="169208"/>
                                <a:ext cx="5433072" cy="580613"/>
                                <a:chOff x="0" y="169208"/>
                                <a:chExt cx="5433072" cy="580613"/>
                              </a:xfrm>
                            </wpg:grpSpPr>
                            <wps:wsp>
                              <wps:cNvPr id="84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2" name="مربع نص 41"/>
                          <wps:cNvSpPr txBox="1"/>
                          <wps:spPr>
                            <a:xfrm>
                              <a:off x="204466" y="256739"/>
                              <a:ext cx="4615440" cy="389157"/>
                            </a:xfrm>
                            <a:prstGeom prst="rect">
                              <a:avLst/>
                            </a:prstGeom>
                            <a:noFill/>
                          </wps:spPr>
                          <wps:txbx>
                            <w:txbxContent>
                              <w:p w14:paraId="188C4BBE" w14:textId="60982E8F"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التنظيم والإطلاق:</w:t>
                                </w:r>
                              </w:p>
                            </w:txbxContent>
                          </wps:txbx>
                          <wps:bodyPr wrap="square" rtlCol="1">
                            <a:spAutoFit/>
                          </wps:bodyPr>
                        </wps:wsp>
                      </wpg:grpSp>
                      <pic:pic xmlns:pic="http://schemas.openxmlformats.org/drawingml/2006/picture">
                        <pic:nvPicPr>
                          <pic:cNvPr id="844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7261BF" id="_x0000_s12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">
                <v:group id="مجموعة 47" o:spid="_x0000_s12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">
                  <v:group id="مجموعة 48" o:spid="_x0000_s12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">
                    <v:group id="مجموعة 49" o:spid="_x0000_s12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">
                      <v:shape id="شكل حر 50" o:spid="_x0000_s12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" fillcolor="#a5a5a5 [2092]" stroked="f" strokeweight="1pt">
                        <v:stroke joinstyle="miter"/>
                      </v:roundrect>
                    </v:group>
                    <v:oval id="شكل بيضاوي 52" o:spid="_x0000_s12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" filled="f" strokecolor="#168489" strokeweight="1pt">
                      <v:stroke joinstyle="miter"/>
                    </v:oval>
                  </v:group>
                  <v:shape id="مربع نص 41" o:spid="_x0000_s1211"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" filled="f" stroked="f">
                    <v:textbox style="mso-fit-shape-to-text:t">
                      <w:txbxContent>
                        <w:p w14:paraId="188C4BBE" w14:textId="60982E8F"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التنظيم والإطلاق:</w:t>
                          </w:r>
                        </w:p>
                      </w:txbxContent>
                    </v:textbox>
                  </v:shape>
                </v:group>
                <v:shape id="صورة 54" o:spid="_x0000_s12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">
                  <v:imagedata r:id="rId89" o:title=""/>
                </v:shape>
                <w10:anchorlock/>
              </v:group>
            </w:pict>
          </mc:Fallback>
        </mc:AlternateContent>
      </w:r>
    </w:p>
    <w:p w14:paraId="6D5723A9" w14:textId="77777777" w:rsidR="0042208F" w:rsidRPr="001B17CB" w:rsidRDefault="0042208F" w:rsidP="0042208F">
      <w:pPr>
        <w:rPr>
          <w:rtl/>
        </w:rPr>
      </w:pPr>
      <w:r w:rsidRPr="001B17CB">
        <w:rPr>
          <w:rtl/>
        </w:rPr>
        <w:t>- الأنشطة الرئيسية: استقطاب المتطوّعين، تشكيل فرق العمل، توزيع المهام، تجهيز الموارد، الإعلان عن المشروع.</w:t>
      </w:r>
    </w:p>
    <w:p w14:paraId="43000341" w14:textId="77777777" w:rsidR="0042208F" w:rsidRPr="00066F1A" w:rsidRDefault="0042208F" w:rsidP="00066F1A">
      <w:pPr>
        <w:pStyle w:val="ad"/>
        <w:rPr>
          <w:b w:val="0"/>
          <w:bCs/>
          <w:color w:val="168489"/>
          <w:rtl/>
        </w:rPr>
      </w:pPr>
      <w:r w:rsidRPr="00066F1A">
        <w:rPr>
          <w:b w:val="0"/>
          <w:bCs/>
          <w:color w:val="168489"/>
          <w:rtl/>
        </w:rPr>
        <w:t>مؤشرات النجاح:</w:t>
      </w:r>
    </w:p>
    <w:p w14:paraId="7289AE00" w14:textId="77777777" w:rsidR="0042208F" w:rsidRPr="001B17CB" w:rsidRDefault="0042208F" w:rsidP="0042208F">
      <w:pPr>
        <w:rPr>
          <w:rtl/>
        </w:rPr>
      </w:pPr>
      <w:r w:rsidRPr="001B17CB">
        <w:rPr>
          <w:rtl/>
        </w:rPr>
        <w:t xml:space="preserve">  - اكتمال فريق العمل وفق الاحتياج.</w:t>
      </w:r>
    </w:p>
    <w:p w14:paraId="26E52A97" w14:textId="77777777" w:rsidR="0042208F" w:rsidRPr="001B17CB" w:rsidRDefault="0042208F" w:rsidP="0042208F">
      <w:pPr>
        <w:rPr>
          <w:rtl/>
        </w:rPr>
      </w:pPr>
      <w:r w:rsidRPr="001B17CB">
        <w:rPr>
          <w:rtl/>
        </w:rPr>
        <w:lastRenderedPageBreak/>
        <w:t xml:space="preserve">  - وضوح الأدوار والمسؤوليات.</w:t>
      </w:r>
    </w:p>
    <w:p w14:paraId="409FAE9C" w14:textId="77777777" w:rsidR="0042208F" w:rsidRPr="001B17CB" w:rsidRDefault="0042208F" w:rsidP="0042208F">
      <w:pPr>
        <w:rPr>
          <w:rtl/>
        </w:rPr>
      </w:pPr>
      <w:r w:rsidRPr="001B17CB">
        <w:rPr>
          <w:rtl/>
        </w:rPr>
        <w:t xml:space="preserve">  - فعالية التواصل داخل فريق العمل.</w:t>
      </w:r>
    </w:p>
    <w:p w14:paraId="48FA62A6" w14:textId="77777777" w:rsidR="0042208F" w:rsidRDefault="0042208F" w:rsidP="0042208F">
      <w:pPr>
        <w:rPr>
          <w:rtl/>
        </w:rPr>
      </w:pPr>
      <w:r w:rsidRPr="001B17CB">
        <w:rPr>
          <w:rtl/>
        </w:rPr>
        <w:t xml:space="preserve">  - جاهزية الموارد اللوجستية.</w:t>
      </w:r>
    </w:p>
    <w:p w14:paraId="5977A590" w14:textId="7D292A8B"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2F521ECB" wp14:editId="5654B9DE">
                <wp:extent cx="5731510" cy="892088"/>
                <wp:effectExtent l="0" t="0" r="2540" b="22860"/>
                <wp:docPr id="844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8445" name="مجموعة 47"/>
                        <wpg:cNvGrpSpPr/>
                        <wpg:grpSpPr>
                          <a:xfrm>
                            <a:off x="0" y="0"/>
                            <a:ext cx="5731510" cy="895351"/>
                            <a:chOff x="0" y="0"/>
                            <a:chExt cx="5878196" cy="918845"/>
                          </a:xfrm>
                        </wpg:grpSpPr>
                        <wpg:grpSp>
                          <wpg:cNvPr id="8446" name="مجموعة 48"/>
                          <wpg:cNvGrpSpPr/>
                          <wpg:grpSpPr>
                            <a:xfrm>
                              <a:off x="0" y="0"/>
                              <a:ext cx="5878196" cy="918845"/>
                              <a:chOff x="0" y="0"/>
                              <a:chExt cx="6240348" cy="919070"/>
                            </a:xfrm>
                          </wpg:grpSpPr>
                          <wpg:grpSp>
                            <wpg:cNvPr id="8447" name="مجموعة 49"/>
                            <wpg:cNvGrpSpPr/>
                            <wpg:grpSpPr>
                              <a:xfrm>
                                <a:off x="0" y="169208"/>
                                <a:ext cx="5433072" cy="580613"/>
                                <a:chOff x="0" y="169208"/>
                                <a:chExt cx="5433072" cy="580613"/>
                              </a:xfrm>
                            </wpg:grpSpPr>
                            <wps:wsp>
                              <wps:cNvPr id="7454455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0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08" name="مربع نص 41"/>
                          <wps:cNvSpPr txBox="1"/>
                          <wps:spPr>
                            <a:xfrm>
                              <a:off x="204466" y="256739"/>
                              <a:ext cx="4615440" cy="389157"/>
                            </a:xfrm>
                            <a:prstGeom prst="rect">
                              <a:avLst/>
                            </a:prstGeom>
                            <a:noFill/>
                          </wps:spPr>
                          <wps:txbx>
                            <w:txbxContent>
                              <w:p w14:paraId="5E176AC4" w14:textId="166FC584"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التنفيذ والمتابعة:</w:t>
                                </w:r>
                              </w:p>
                            </w:txbxContent>
                          </wps:txbx>
                          <wps:bodyPr wrap="square" rtlCol="1">
                            <a:spAutoFit/>
                          </wps:bodyPr>
                        </wps:wsp>
                      </wpg:grpSp>
                      <pic:pic xmlns:pic="http://schemas.openxmlformats.org/drawingml/2006/picture">
                        <pic:nvPicPr>
                          <pic:cNvPr id="745445509"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521ECB" id="_x0000_s12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x9fCXQHAADl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2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">
                  <v:group id="مجموعة 48" o:spid="_x0000_s12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">
                    <v:group id="مجموعة 49" o:spid="_x0000_s12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">
                      <v:shape id="شكل حر 50" o:spid="_x0000_s12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" fillcolor="#a5a5a5 [2092]" stroked="f" strokeweight="1pt">
                        <v:stroke joinstyle="miter"/>
                      </v:roundrect>
                    </v:group>
                    <v:oval id="شكل بيضاوي 52" o:spid="_x0000_s12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" filled="f" strokecolor="#168489" strokeweight="1pt">
                      <v:stroke joinstyle="miter"/>
                    </v:oval>
                  </v:group>
                  <v:shape id="مربع نص 41" o:spid="_x0000_s122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" filled="f" stroked="f">
                    <v:textbox style="mso-fit-shape-to-text:t">
                      <w:txbxContent>
                        <w:p w14:paraId="5E176AC4" w14:textId="166FC584"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التنفيذ والمتابعة:</w:t>
                          </w:r>
                        </w:p>
                      </w:txbxContent>
                    </v:textbox>
                  </v:shape>
                </v:group>
                <v:shape id="صورة 54" o:spid="_x0000_s12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">
                  <v:imagedata r:id="rId89" o:title=""/>
                </v:shape>
                <w10:anchorlock/>
              </v:group>
            </w:pict>
          </mc:Fallback>
        </mc:AlternateContent>
      </w:r>
    </w:p>
    <w:p w14:paraId="576214F5" w14:textId="77777777" w:rsidR="0042208F" w:rsidRPr="001B17CB" w:rsidRDefault="0042208F" w:rsidP="0042208F">
      <w:pPr>
        <w:rPr>
          <w:rtl/>
        </w:rPr>
      </w:pPr>
      <w:r w:rsidRPr="001B17CB">
        <w:rPr>
          <w:rtl/>
        </w:rPr>
        <w:t>- الأنشطة الرئيسية: تنفيذ أنشطة المشروع، متابعة التقدّم، مواجهة التحدّيات، توثيق الإنجازات.</w:t>
      </w:r>
    </w:p>
    <w:p w14:paraId="68CAD0A5" w14:textId="77777777" w:rsidR="0042208F" w:rsidRPr="00066F1A" w:rsidRDefault="0042208F" w:rsidP="00066F1A">
      <w:pPr>
        <w:pStyle w:val="ad"/>
        <w:rPr>
          <w:b w:val="0"/>
          <w:bCs/>
          <w:color w:val="168489"/>
          <w:rtl/>
        </w:rPr>
      </w:pPr>
      <w:r w:rsidRPr="00066F1A">
        <w:rPr>
          <w:b w:val="0"/>
          <w:bCs/>
          <w:color w:val="168489"/>
          <w:rtl/>
        </w:rPr>
        <w:t>مؤشرات النجاح:</w:t>
      </w:r>
    </w:p>
    <w:p w14:paraId="47B33B62" w14:textId="77777777" w:rsidR="0042208F" w:rsidRPr="001B17CB" w:rsidRDefault="0042208F" w:rsidP="0042208F">
      <w:pPr>
        <w:rPr>
          <w:rtl/>
        </w:rPr>
      </w:pPr>
      <w:r w:rsidRPr="001B17CB">
        <w:rPr>
          <w:rtl/>
        </w:rPr>
        <w:t xml:space="preserve">  - الالتزام بالخطة الزمنية.</w:t>
      </w:r>
    </w:p>
    <w:p w14:paraId="41F9F897" w14:textId="77777777" w:rsidR="0042208F" w:rsidRPr="001B17CB" w:rsidRDefault="0042208F" w:rsidP="0042208F">
      <w:pPr>
        <w:rPr>
          <w:rtl/>
        </w:rPr>
      </w:pPr>
      <w:r w:rsidRPr="001B17CB">
        <w:rPr>
          <w:rtl/>
        </w:rPr>
        <w:t xml:space="preserve">  - جودة المخرجات والخدمات المقدّمة.</w:t>
      </w:r>
    </w:p>
    <w:p w14:paraId="2DC29877" w14:textId="77777777" w:rsidR="0042208F" w:rsidRPr="001B17CB" w:rsidRDefault="0042208F" w:rsidP="0042208F">
      <w:pPr>
        <w:rPr>
          <w:rtl/>
        </w:rPr>
      </w:pPr>
      <w:r w:rsidRPr="001B17CB">
        <w:rPr>
          <w:rtl/>
        </w:rPr>
        <w:t xml:space="preserve">  - مستوى رضا المستفيدين.</w:t>
      </w:r>
    </w:p>
    <w:p w14:paraId="1D5FDE61" w14:textId="77777777" w:rsidR="0042208F" w:rsidRDefault="0042208F" w:rsidP="0042208F">
      <w:pPr>
        <w:rPr>
          <w:rtl/>
        </w:rPr>
      </w:pPr>
      <w:r w:rsidRPr="001B17CB">
        <w:rPr>
          <w:rtl/>
        </w:rPr>
        <w:t xml:space="preserve">  - سرعة الاستجابة للمتغيّرات والطوارئ.</w:t>
      </w:r>
    </w:p>
    <w:p w14:paraId="2E7A5F13" w14:textId="54434062"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3309D4D5" wp14:editId="6A361A9C">
                <wp:extent cx="5731510" cy="892088"/>
                <wp:effectExtent l="0" t="0" r="2540" b="22860"/>
                <wp:docPr id="74544551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11" name="مجموعة 47"/>
                        <wpg:cNvGrpSpPr/>
                        <wpg:grpSpPr>
                          <a:xfrm>
                            <a:off x="0" y="0"/>
                            <a:ext cx="5731510" cy="895351"/>
                            <a:chOff x="0" y="0"/>
                            <a:chExt cx="5878196" cy="918845"/>
                          </a:xfrm>
                        </wpg:grpSpPr>
                        <wpg:grpSp>
                          <wpg:cNvPr id="745445512" name="مجموعة 48"/>
                          <wpg:cNvGrpSpPr/>
                          <wpg:grpSpPr>
                            <a:xfrm>
                              <a:off x="0" y="0"/>
                              <a:ext cx="5878196" cy="918845"/>
                              <a:chOff x="0" y="0"/>
                              <a:chExt cx="6240348" cy="919070"/>
                            </a:xfrm>
                          </wpg:grpSpPr>
                          <wpg:grpSp>
                            <wpg:cNvPr id="745445513" name="مجموعة 49"/>
                            <wpg:cNvGrpSpPr/>
                            <wpg:grpSpPr>
                              <a:xfrm>
                                <a:off x="0" y="169208"/>
                                <a:ext cx="5433072" cy="580613"/>
                                <a:chOff x="0" y="169208"/>
                                <a:chExt cx="5433072" cy="580613"/>
                              </a:xfrm>
                            </wpg:grpSpPr>
                            <wps:wsp>
                              <wps:cNvPr id="7454455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7" name="مربع نص 41"/>
                          <wps:cNvSpPr txBox="1"/>
                          <wps:spPr>
                            <a:xfrm>
                              <a:off x="204466" y="256739"/>
                              <a:ext cx="4615440" cy="389157"/>
                            </a:xfrm>
                            <a:prstGeom prst="rect">
                              <a:avLst/>
                            </a:prstGeom>
                            <a:noFill/>
                          </wps:spPr>
                          <wps:txbx>
                            <w:txbxContent>
                              <w:p w14:paraId="279E3A50" w14:textId="52BBAB5E"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التقييم والإغلاق:</w:t>
                                </w:r>
                              </w:p>
                            </w:txbxContent>
                          </wps:txbx>
                          <wps:bodyPr wrap="square" rtlCol="1">
                            <a:spAutoFit/>
                          </wps:bodyPr>
                        </wps:wsp>
                      </wpg:grpSp>
                      <pic:pic xmlns:pic="http://schemas.openxmlformats.org/drawingml/2006/picture">
                        <pic:nvPicPr>
                          <pic:cNvPr id="745445518"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09D4D5" id="_x0000_s12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nrmd51BwAA9B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2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">
                  <v:group id="مجموعة 48" o:spid="_x0000_s12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">
                    <v:group id="مجموعة 49" o:spid="_x0000_s12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">
                      <v:shape id="شكل حر 50" o:spid="_x0000_s12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" fillcolor="#a5a5a5 [2092]" stroked="f" strokeweight="1pt">
                        <v:stroke joinstyle="miter"/>
                      </v:roundrect>
                    </v:group>
                    <v:oval id="شكل بيضاوي 52" o:spid="_x0000_s12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" filled="f" strokecolor="#168489" strokeweight="1pt">
                      <v:stroke joinstyle="miter"/>
                    </v:oval>
                  </v:group>
                  <v:shape id="مربع نص 41" o:spid="_x0000_s122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" filled="f" stroked="f">
                    <v:textbox style="mso-fit-shape-to-text:t">
                      <w:txbxContent>
                        <w:p w14:paraId="279E3A50" w14:textId="52BBAB5E"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التقييم والإغلاق:</w:t>
                          </w:r>
                        </w:p>
                      </w:txbxContent>
                    </v:textbox>
                  </v:shape>
                </v:group>
                <v:shape id="صورة 54" o:spid="_x0000_s12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">
                  <v:imagedata r:id="rId89" o:title=""/>
                </v:shape>
                <w10:anchorlock/>
              </v:group>
            </w:pict>
          </mc:Fallback>
        </mc:AlternateContent>
      </w:r>
    </w:p>
    <w:p w14:paraId="7C3F48B0" w14:textId="77777777" w:rsidR="0042208F" w:rsidRPr="001B17CB" w:rsidRDefault="0042208F" w:rsidP="0042208F">
      <w:pPr>
        <w:rPr>
          <w:rtl/>
        </w:rPr>
      </w:pPr>
      <w:r w:rsidRPr="001B17CB">
        <w:rPr>
          <w:rtl/>
        </w:rPr>
        <w:t>- الأنشطة الرئيسية: قياس النتائج، تحليل الإنجازات والتحدّيات، استخلاص الدروس المستفادة، إعداد التقرير النهائي.</w:t>
      </w:r>
    </w:p>
    <w:p w14:paraId="22D4776F" w14:textId="77777777" w:rsidR="0042208F" w:rsidRPr="00066F1A" w:rsidRDefault="0042208F" w:rsidP="00066F1A">
      <w:pPr>
        <w:pStyle w:val="ad"/>
        <w:rPr>
          <w:b w:val="0"/>
          <w:bCs/>
          <w:color w:val="168489"/>
          <w:rtl/>
        </w:rPr>
      </w:pPr>
      <w:r w:rsidRPr="00066F1A">
        <w:rPr>
          <w:b w:val="0"/>
          <w:bCs/>
          <w:color w:val="168489"/>
          <w:rtl/>
        </w:rPr>
        <w:t>مؤشرات النجاح:</w:t>
      </w:r>
    </w:p>
    <w:p w14:paraId="4BF6B2AB" w14:textId="77777777" w:rsidR="0042208F" w:rsidRPr="001B17CB" w:rsidRDefault="0042208F" w:rsidP="0042208F">
      <w:pPr>
        <w:rPr>
          <w:rtl/>
        </w:rPr>
      </w:pPr>
      <w:r w:rsidRPr="001B17CB">
        <w:rPr>
          <w:rtl/>
        </w:rPr>
        <w:t xml:space="preserve">  - تحقيق الأهداف الموضوعة.</w:t>
      </w:r>
    </w:p>
    <w:p w14:paraId="52311FB0" w14:textId="77777777" w:rsidR="0042208F" w:rsidRPr="001B17CB" w:rsidRDefault="0042208F" w:rsidP="0042208F">
      <w:pPr>
        <w:rPr>
          <w:rtl/>
        </w:rPr>
      </w:pPr>
      <w:r w:rsidRPr="001B17CB">
        <w:rPr>
          <w:rtl/>
        </w:rPr>
        <w:t xml:space="preserve">  - قياس الأثر بطريقة علمية.</w:t>
      </w:r>
    </w:p>
    <w:p w14:paraId="41998D69" w14:textId="77777777" w:rsidR="0042208F" w:rsidRPr="001B17CB" w:rsidRDefault="0042208F" w:rsidP="0042208F">
      <w:pPr>
        <w:rPr>
          <w:rtl/>
        </w:rPr>
      </w:pPr>
      <w:r w:rsidRPr="001B17CB">
        <w:rPr>
          <w:rtl/>
        </w:rPr>
        <w:t xml:space="preserve">  - توثيق التجربة بشكل شامل.</w:t>
      </w:r>
    </w:p>
    <w:p w14:paraId="3AD2D341" w14:textId="77777777" w:rsidR="0042208F" w:rsidRDefault="0042208F" w:rsidP="0042208F">
      <w:pPr>
        <w:rPr>
          <w:rtl/>
        </w:rPr>
      </w:pPr>
      <w:r w:rsidRPr="001B17CB">
        <w:rPr>
          <w:rtl/>
        </w:rPr>
        <w:t xml:space="preserve">  - استخلاص دروس واضحة للمستقبل.</w:t>
      </w:r>
    </w:p>
    <w:p w14:paraId="15A2D778" w14:textId="351BA68B" w:rsidR="0042208F" w:rsidRPr="001B17CB" w:rsidRDefault="0042208F" w:rsidP="00066F1A">
      <w:pPr>
        <w:keepNext/>
        <w:rPr>
          <w:rtl/>
        </w:rPr>
      </w:pPr>
      <w:r w:rsidRPr="002A078C">
        <w:rPr>
          <w:rFonts w:ascii="Sakkal Majalla" w:hAnsi="Sakkal Majalla"/>
          <w:noProof/>
          <w:sz w:val="34"/>
          <w:lang w:bidi="ar-EG"/>
        </w:rPr>
        <w:lastRenderedPageBreak/>
        <mc:AlternateContent>
          <mc:Choice Requires="wpg">
            <w:drawing>
              <wp:inline distT="0" distB="0" distL="0" distR="0" wp14:anchorId="00D0F512" wp14:editId="3B74F3E2">
                <wp:extent cx="5731510" cy="892088"/>
                <wp:effectExtent l="0" t="0" r="2540" b="22860"/>
                <wp:docPr id="74544551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20" name="مجموعة 47"/>
                        <wpg:cNvGrpSpPr/>
                        <wpg:grpSpPr>
                          <a:xfrm>
                            <a:off x="0" y="0"/>
                            <a:ext cx="5731510" cy="895351"/>
                            <a:chOff x="0" y="0"/>
                            <a:chExt cx="5878196" cy="918845"/>
                          </a:xfrm>
                        </wpg:grpSpPr>
                        <wpg:grpSp>
                          <wpg:cNvPr id="745445521" name="مجموعة 48"/>
                          <wpg:cNvGrpSpPr/>
                          <wpg:grpSpPr>
                            <a:xfrm>
                              <a:off x="0" y="0"/>
                              <a:ext cx="5878196" cy="918845"/>
                              <a:chOff x="0" y="0"/>
                              <a:chExt cx="6240348" cy="919070"/>
                            </a:xfrm>
                          </wpg:grpSpPr>
                          <wpg:grpSp>
                            <wpg:cNvPr id="745445522" name="مجموعة 49"/>
                            <wpg:cNvGrpSpPr/>
                            <wpg:grpSpPr>
                              <a:xfrm>
                                <a:off x="0" y="169208"/>
                                <a:ext cx="5433072" cy="580613"/>
                                <a:chOff x="0" y="169208"/>
                                <a:chExt cx="5433072" cy="580613"/>
                              </a:xfrm>
                            </wpg:grpSpPr>
                            <wps:wsp>
                              <wps:cNvPr id="7454455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26" name="مربع نص 41"/>
                          <wps:cNvSpPr txBox="1"/>
                          <wps:spPr>
                            <a:xfrm>
                              <a:off x="204466" y="256739"/>
                              <a:ext cx="4615440" cy="389157"/>
                            </a:xfrm>
                            <a:prstGeom prst="rect">
                              <a:avLst/>
                            </a:prstGeom>
                            <a:noFill/>
                          </wps:spPr>
                          <wps:txbx>
                            <w:txbxContent>
                              <w:p w14:paraId="2330D29D" w14:textId="45F789A0"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الاستدامة (إن وُجدت):</w:t>
                                </w:r>
                              </w:p>
                            </w:txbxContent>
                          </wps:txbx>
                          <wps:bodyPr wrap="square" rtlCol="1">
                            <a:spAutoFit/>
                          </wps:bodyPr>
                        </wps:wsp>
                      </wpg:grpSp>
                      <pic:pic xmlns:pic="http://schemas.openxmlformats.org/drawingml/2006/picture">
                        <pic:nvPicPr>
                          <pic:cNvPr id="74544552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0D0F512" id="_x0000_s12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P0iFXQHAAD0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2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">
                  <v:group id="مجموعة 48" o:spid="_x0000_s12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">
                    <v:group id="مجموعة 49" o:spid="_x0000_s12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">
                      <v:shape id="شكل حر 50" o:spid="_x0000_s12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" fillcolor="#a5a5a5 [2092]" stroked="f" strokeweight="1pt">
                        <v:stroke joinstyle="miter"/>
                      </v:roundrect>
                    </v:group>
                    <v:oval id="شكل بيضاوي 52" o:spid="_x0000_s12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" filled="f" strokecolor="#168489" strokeweight="1pt">
                      <v:stroke joinstyle="miter"/>
                    </v:oval>
                  </v:group>
                  <v:shape id="مربع نص 41" o:spid="_x0000_s123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" filled="f" stroked="f">
                    <v:textbox style="mso-fit-shape-to-text:t">
                      <w:txbxContent>
                        <w:p w14:paraId="2330D29D" w14:textId="45F789A0"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مرحلة الاستدامة (إن وُجدت):</w:t>
                          </w:r>
                        </w:p>
                      </w:txbxContent>
                    </v:textbox>
                  </v:shape>
                </v:group>
                <v:shape id="صورة 54" o:spid="_x0000_s12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">
                  <v:imagedata r:id="rId89" o:title=""/>
                </v:shape>
                <w10:anchorlock/>
              </v:group>
            </w:pict>
          </mc:Fallback>
        </mc:AlternateContent>
      </w:r>
    </w:p>
    <w:p w14:paraId="0FDAB081" w14:textId="77777777" w:rsidR="0042208F" w:rsidRPr="001B17CB" w:rsidRDefault="0042208F" w:rsidP="0042208F">
      <w:pPr>
        <w:rPr>
          <w:rtl/>
        </w:rPr>
      </w:pPr>
      <w:r w:rsidRPr="001B17CB">
        <w:rPr>
          <w:rtl/>
        </w:rPr>
        <w:t>- الأنشطة الرئيسية: تطوير آليات لاستمرار المشروع، بناء شراكات داعمة، نقل الخبرات للمجتمع المحلي.</w:t>
      </w:r>
    </w:p>
    <w:p w14:paraId="53B20214" w14:textId="77777777" w:rsidR="0042208F" w:rsidRPr="00066F1A" w:rsidRDefault="0042208F" w:rsidP="00066F1A">
      <w:pPr>
        <w:pStyle w:val="ad"/>
        <w:rPr>
          <w:b w:val="0"/>
          <w:bCs/>
          <w:color w:val="168489"/>
          <w:rtl/>
        </w:rPr>
      </w:pPr>
      <w:r w:rsidRPr="00066F1A">
        <w:rPr>
          <w:b w:val="0"/>
          <w:bCs/>
          <w:color w:val="168489"/>
          <w:rtl/>
        </w:rPr>
        <w:t>مؤشرات النجاح:</w:t>
      </w:r>
    </w:p>
    <w:p w14:paraId="6F06A276" w14:textId="77777777" w:rsidR="0042208F" w:rsidRPr="001B17CB" w:rsidRDefault="0042208F" w:rsidP="0042208F">
      <w:pPr>
        <w:rPr>
          <w:rtl/>
        </w:rPr>
      </w:pPr>
      <w:r w:rsidRPr="001B17CB">
        <w:rPr>
          <w:rtl/>
        </w:rPr>
        <w:t xml:space="preserve">  - استمرارية المشروع بعد انتهاء الدعم الأوّلي.</w:t>
      </w:r>
    </w:p>
    <w:p w14:paraId="6C9389F7" w14:textId="77777777" w:rsidR="0042208F" w:rsidRPr="001B17CB" w:rsidRDefault="0042208F" w:rsidP="0042208F">
      <w:pPr>
        <w:rPr>
          <w:rtl/>
        </w:rPr>
      </w:pPr>
      <w:r w:rsidRPr="001B17CB">
        <w:rPr>
          <w:rtl/>
        </w:rPr>
        <w:t xml:space="preserve">  - قدرة المجتمع المحلي على إدارة المشروع.</w:t>
      </w:r>
    </w:p>
    <w:p w14:paraId="7320C7BB" w14:textId="77777777" w:rsidR="0042208F" w:rsidRPr="001B17CB" w:rsidRDefault="0042208F" w:rsidP="0042208F">
      <w:pPr>
        <w:rPr>
          <w:rtl/>
        </w:rPr>
      </w:pPr>
      <w:r w:rsidRPr="001B17CB">
        <w:rPr>
          <w:rtl/>
        </w:rPr>
        <w:t xml:space="preserve">  - تنوّع مصادر الدعم والتمويل.</w:t>
      </w:r>
    </w:p>
    <w:p w14:paraId="4B9B4CA4" w14:textId="3A349827" w:rsidR="0042208F" w:rsidRPr="00066F1A" w:rsidRDefault="00066F1A" w:rsidP="00066F1A">
      <w:pPr>
        <w:pStyle w:val="ad"/>
        <w:rPr>
          <w:b w:val="0"/>
          <w:bCs/>
          <w:color w:val="168489"/>
          <w:rtl/>
        </w:rPr>
      </w:pPr>
      <w:r w:rsidRPr="00E42DAD">
        <w:rPr>
          <w:noProof/>
        </w:rPr>
        <mc:AlternateContent>
          <mc:Choice Requires="wpg">
            <w:drawing>
              <wp:anchor distT="0" distB="0" distL="114300" distR="114300" simplePos="0" relativeHeight="252823552" behindDoc="0" locked="0" layoutInCell="1" allowOverlap="1" wp14:anchorId="65553779" wp14:editId="4666CBA2">
                <wp:simplePos x="0" y="0"/>
                <wp:positionH relativeFrom="column">
                  <wp:posOffset>4995545</wp:posOffset>
                </wp:positionH>
                <wp:positionV relativeFrom="paragraph">
                  <wp:posOffset>10603</wp:posOffset>
                </wp:positionV>
                <wp:extent cx="735965" cy="661670"/>
                <wp:effectExtent l="0" t="0" r="6985" b="5080"/>
                <wp:wrapSquare wrapText="bothSides"/>
                <wp:docPr id="160869653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6540" name="Picture 1608696540"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6541" name="Rectangle: Rounded Corners 1608696541"/>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E48BD5A" id="Group 20" o:spid="_x0000_s1026" style="position:absolute;margin-left:393.35pt;margin-top:.85pt;width:57.95pt;height:52.1pt;z-index:25282355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KLmtlPfAAAACQEAAA8AAABkcnMvZG93bnJldi54&#10;bWxMj0FrwkAQhe+F/odlhN7qJhajxmxEpO1JCtVC6W3NjkkwOxuyaxL/faenehoe3+PNe9lmtI3o&#10;sfO1IwXxNAKBVDhTU6ng6/j2vAThgyajG0eo4IYeNvnjQ6ZT4wb6xP4QSsEh5FOtoAqhTaX0RYVW&#10;+6lrkZidXWd1YNmV0nR64HDbyFkUJdLqmvhDpVvcVVhcDler4H3Qw/Ylfu33l/Pu9nOcf3zvY1Tq&#10;aTJu1yACjuHfDH/1uTrk3OnkrmS8aBQslsmCrQz4MF9FswTEiXU0X4HMM3m/I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">
                <v:shape id="Picture 1608696540"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">
                  <v:imagedata r:id="rId78" o:title="Reference "/>
                </v:shape>
                <v:roundrect id="Rectangle: Rounded Corners 160869654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" fillcolor="#168489" strokecolor="#168489" strokeweight="1pt">
                  <v:stroke joinstyle="miter"/>
                </v:roundrect>
                <w10:wrap type="square"/>
              </v:group>
            </w:pict>
          </mc:Fallback>
        </mc:AlternateContent>
      </w:r>
      <w:r w:rsidR="0042208F" w:rsidRPr="00066F1A">
        <w:rPr>
          <w:b w:val="0"/>
          <w:bCs/>
          <w:color w:val="168489"/>
          <w:rtl/>
        </w:rPr>
        <w:t xml:space="preserve">نموذج عملي: </w:t>
      </w:r>
    </w:p>
    <w:p w14:paraId="1FD80539" w14:textId="0EBDD0AF" w:rsidR="0042208F" w:rsidRPr="001B17CB" w:rsidRDefault="00066F1A" w:rsidP="0042208F">
      <w:pPr>
        <w:rPr>
          <w:rtl/>
        </w:rPr>
      </w:pPr>
      <w:r>
        <w:rPr>
          <w:noProof/>
        </w:rPr>
        <w:drawing>
          <wp:anchor distT="0" distB="0" distL="114300" distR="114300" simplePos="0" relativeHeight="252824576" behindDoc="0" locked="0" layoutInCell="1" allowOverlap="1" wp14:anchorId="490DB865" wp14:editId="22FB8C1D">
            <wp:simplePos x="0" y="0"/>
            <wp:positionH relativeFrom="margin">
              <wp:align>left</wp:align>
            </wp:positionH>
            <wp:positionV relativeFrom="paragraph">
              <wp:posOffset>6852</wp:posOffset>
            </wp:positionV>
            <wp:extent cx="1223010" cy="1223010"/>
            <wp:effectExtent l="0" t="0" r="0" b="0"/>
            <wp:wrapSquare wrapText="bothSides"/>
            <wp:docPr id="1608696542" name="Picture 1608696542" descr="C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are"/>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مشروع "كساء" التطوّعي في المملكة العربية السعودية، والذي يعنى بتوفير الملابس للأسر المحتاجة، نجح في الانتقال من مرحلة الإطلاق إلى الاستدامة عبر بناء نموذج تشغيلي مبتكر يعتمد على إنشاء متاجر خيرية ثابتة تغطّي تكاليفها التشغيلية وتمكّن المستفيدين من اختيار احتياجاتهم بكرامة، وقد نجح المشروع في خدمة أكثر من 200,000 أسرة خلال 5 سنوات.</w:t>
      </w:r>
    </w:p>
    <w:p w14:paraId="3D4D26C9" w14:textId="7D2B6877" w:rsidR="0042208F" w:rsidRDefault="0042208F" w:rsidP="0042208F">
      <w:pPr>
        <w:rPr>
          <w:rtl/>
        </w:rPr>
      </w:pPr>
      <w:r w:rsidRPr="002A078C">
        <w:rPr>
          <w:rFonts w:ascii="Sakkal Majalla" w:hAnsi="Sakkal Majalla"/>
          <w:noProof/>
          <w:color w:val="002060"/>
          <w:sz w:val="34"/>
          <w:lang w:bidi="ar-SY"/>
        </w:rPr>
        <mc:AlternateContent>
          <mc:Choice Requires="wpg">
            <w:drawing>
              <wp:inline distT="0" distB="0" distL="0" distR="0" wp14:anchorId="0553AA2D" wp14:editId="50595E85">
                <wp:extent cx="5731510" cy="895350"/>
                <wp:effectExtent l="0" t="0" r="21590" b="19050"/>
                <wp:docPr id="4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8" name="صورة 38"/>
                          <pic:cNvPicPr/>
                        </pic:nvPicPr>
                        <pic:blipFill>
                          <a:blip r:embed="rId7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 name="مجموعة 39"/>
                        <wpg:cNvGrpSpPr/>
                        <wpg:grpSpPr>
                          <a:xfrm>
                            <a:off x="0" y="0"/>
                            <a:ext cx="5731510" cy="895350"/>
                            <a:chOff x="0" y="0"/>
                            <a:chExt cx="5878196" cy="918845"/>
                          </a:xfrm>
                        </wpg:grpSpPr>
                        <wpg:grpSp>
                          <wpg:cNvPr id="50" name="مجموعة 40"/>
                          <wpg:cNvGrpSpPr/>
                          <wpg:grpSpPr>
                            <a:xfrm>
                              <a:off x="0" y="0"/>
                              <a:ext cx="5878196" cy="918845"/>
                              <a:chOff x="0" y="0"/>
                              <a:chExt cx="6240348" cy="919070"/>
                            </a:xfrm>
                          </wpg:grpSpPr>
                          <wpg:grpSp>
                            <wpg:cNvPr id="51" name="مجموعة 41"/>
                            <wpg:cNvGrpSpPr/>
                            <wpg:grpSpPr>
                              <a:xfrm>
                                <a:off x="0" y="169208"/>
                                <a:ext cx="5433072" cy="580613"/>
                                <a:chOff x="0" y="169208"/>
                                <a:chExt cx="5433072" cy="580613"/>
                              </a:xfrm>
                            </wpg:grpSpPr>
                            <wps:wsp>
                              <wps:cNvPr id="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 name="مربع نص 41"/>
                          <wps:cNvSpPr txBox="1"/>
                          <wps:spPr>
                            <a:xfrm>
                              <a:off x="204484" y="256976"/>
                              <a:ext cx="4616071" cy="387740"/>
                            </a:xfrm>
                            <a:prstGeom prst="rect">
                              <a:avLst/>
                            </a:prstGeom>
                            <a:noFill/>
                          </wps:spPr>
                          <wps:txbx>
                            <w:txbxContent>
                              <w:p w14:paraId="165081F3" w14:textId="1A560742"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hint="cs"/>
                                    <w:b/>
                                    <w:bCs/>
                                    <w:color w:val="FFFFFF"/>
                                    <w:kern w:val="24"/>
                                    <w:sz w:val="36"/>
                                    <w:szCs w:val="36"/>
                                    <w:rtl/>
                                    <w:lang w:bidi="ar-EG"/>
                                  </w:rPr>
                                  <w:t>صياغة الرؤية وتحديد الأهداف</w:t>
                                </w:r>
                              </w:p>
                            </w:txbxContent>
                          </wps:txbx>
                          <wps:bodyPr wrap="square" rtlCol="1">
                            <a:spAutoFit/>
                          </wps:bodyPr>
                        </wps:wsp>
                      </wpg:grpSp>
                    </wpg:wgp>
                  </a:graphicData>
                </a:graphic>
              </wp:inline>
            </w:drawing>
          </mc:Choice>
          <mc:Fallback>
            <w:pict>
              <v:group w14:anchorId="0553AA2D" id="_x0000_s124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">
                <v:shape id="صورة 38" o:spid="_x0000_s124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">
                  <v:imagedata r:id="rId78" o:title=""/>
                </v:shape>
                <v:group id="مجموعة 39" o:spid="_x0000_s12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مجموعة 40" o:spid="_x0000_s12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مجموعة 41" o:spid="_x0000_s12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شكل حر 42" o:spid="_x0000_s12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" fillcolor="#168489" stroked="f" strokeweight="1pt">
                        <v:stroke joinstyle="miter"/>
                      </v:roundrect>
                    </v:group>
                    <v:oval id="شكل بيضاوي 44" o:spid="_x0000_s12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" filled="f" strokecolor="#a5a5a5 [2092]" strokeweight="1pt">
                      <v:stroke joinstyle="miter"/>
                    </v:oval>
                  </v:group>
                  <v:shape id="مربع نص 41" o:spid="_x0000_s1248"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Kf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q0+oxPY7S8AAAD//wMAUEsBAi0AFAAGAAgAAAAhANvh9svuAAAAhQEAABMAAAAAAAAAAAAA&#10;AAAAAAAAAFtDb250ZW50X1R5cGVzXS54bWxQSwECLQAUAAYACAAAACEAWvQsW78AAAAVAQAACwAA&#10;AAAAAAAAAAAAAAAfAQAAX3JlbHMvLnJlbHNQSwECLQAUAAYACAAAACEAKxfin8MAAADcAAAADwAA&#10;AAAAAAAAAAAAAAAHAgAAZHJzL2Rvd25yZXYueG1sUEsFBgAAAAADAAMAtwAAAPcCAAAAAA==&#10;" filled="f" stroked="f">
                    <v:textbox style="mso-fit-shape-to-text:t">
                      <w:txbxContent>
                        <w:p w14:paraId="165081F3" w14:textId="1A560742"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hint="cs"/>
                              <w:b/>
                              <w:bCs/>
                              <w:color w:val="FFFFFF"/>
                              <w:kern w:val="24"/>
                              <w:sz w:val="36"/>
                              <w:szCs w:val="36"/>
                              <w:rtl/>
                              <w:lang w:bidi="ar-EG"/>
                            </w:rPr>
                            <w:t>صياغة الرؤية وتحديد الأهداف</w:t>
                          </w:r>
                        </w:p>
                      </w:txbxContent>
                    </v:textbox>
                  </v:shape>
                </v:group>
                <w10:anchorlock/>
              </v:group>
            </w:pict>
          </mc:Fallback>
        </mc:AlternateContent>
      </w:r>
    </w:p>
    <w:p w14:paraId="4B407756" w14:textId="77777777" w:rsidR="0042208F" w:rsidRPr="00066F1A" w:rsidRDefault="0042208F" w:rsidP="00066F1A">
      <w:pPr>
        <w:pStyle w:val="ad"/>
        <w:rPr>
          <w:b w:val="0"/>
          <w:bCs/>
          <w:color w:val="168489"/>
          <w:rtl/>
        </w:rPr>
      </w:pPr>
      <w:r w:rsidRPr="00066F1A">
        <w:rPr>
          <w:b w:val="0"/>
          <w:bCs/>
          <w:color w:val="168489"/>
          <w:rtl/>
        </w:rPr>
        <w:t>صياغة الرؤية:</w:t>
      </w:r>
    </w:p>
    <w:p w14:paraId="032EEF65" w14:textId="3DB3602A" w:rsidR="0042208F" w:rsidRPr="001B17CB" w:rsidRDefault="00066F1A" w:rsidP="0042208F">
      <w:pPr>
        <w:rPr>
          <w:rtl/>
        </w:rPr>
      </w:pPr>
      <w:r>
        <w:rPr>
          <w:noProof/>
        </w:rPr>
        <w:drawing>
          <wp:anchor distT="0" distB="0" distL="114300" distR="114300" simplePos="0" relativeHeight="252829696" behindDoc="0" locked="0" layoutInCell="1" allowOverlap="1" wp14:anchorId="480EFF3B" wp14:editId="257CFAD5">
            <wp:simplePos x="0" y="0"/>
            <wp:positionH relativeFrom="margin">
              <wp:align>left</wp:align>
            </wp:positionH>
            <wp:positionV relativeFrom="paragraph">
              <wp:posOffset>648350</wp:posOffset>
            </wp:positionV>
            <wp:extent cx="1223010" cy="1223010"/>
            <wp:effectExtent l="0" t="0" r="0" b="0"/>
            <wp:wrapSquare wrapText="bothSides"/>
            <wp:docPr id="4114" name="Picture 4114" descr="Opportun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Opportunity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الرؤية هي صورة مستقبلية طموحة لما سيكون عليه الواقع بعد تنفيذ المشروع. ولصياغة رؤية فعّالة للمشروع التطوّعي، ينبغي مراعاة أن تكون:</w:t>
      </w:r>
    </w:p>
    <w:p w14:paraId="3AA29E4E" w14:textId="0AB0DA4D" w:rsidR="0042208F" w:rsidRPr="001B17CB" w:rsidRDefault="0042208F" w:rsidP="0042208F">
      <w:pPr>
        <w:rPr>
          <w:rtl/>
        </w:rPr>
      </w:pPr>
      <w:r w:rsidRPr="00066F1A">
        <w:rPr>
          <w:color w:val="168489"/>
          <w:rtl/>
        </w:rPr>
        <w:t xml:space="preserve">- ملهِمة: </w:t>
      </w:r>
      <w:r w:rsidRPr="001B17CB">
        <w:rPr>
          <w:rtl/>
        </w:rPr>
        <w:t>تحفّز المتطوّعين والداعمين للمشاركة.</w:t>
      </w:r>
      <w:r w:rsidR="00066F1A" w:rsidRPr="00066F1A">
        <w:t xml:space="preserve"> </w:t>
      </w:r>
    </w:p>
    <w:p w14:paraId="0B9FDB0D" w14:textId="77777777" w:rsidR="0042208F" w:rsidRPr="001B17CB" w:rsidRDefault="0042208F" w:rsidP="0042208F">
      <w:pPr>
        <w:rPr>
          <w:rtl/>
        </w:rPr>
      </w:pPr>
      <w:r w:rsidRPr="00066F1A">
        <w:rPr>
          <w:color w:val="168489"/>
          <w:rtl/>
        </w:rPr>
        <w:t>- واضحة:</w:t>
      </w:r>
      <w:r w:rsidRPr="001B17CB">
        <w:rPr>
          <w:rtl/>
        </w:rPr>
        <w:t xml:space="preserve"> يسهل فهمها وتذكّرها.</w:t>
      </w:r>
    </w:p>
    <w:p w14:paraId="0EA33B7F" w14:textId="77777777" w:rsidR="0042208F" w:rsidRPr="001B17CB" w:rsidRDefault="0042208F" w:rsidP="0042208F">
      <w:pPr>
        <w:rPr>
          <w:rtl/>
        </w:rPr>
      </w:pPr>
      <w:r w:rsidRPr="00066F1A">
        <w:rPr>
          <w:color w:val="168489"/>
          <w:rtl/>
        </w:rPr>
        <w:t>- واقعية:</w:t>
      </w:r>
      <w:r w:rsidRPr="001B17CB">
        <w:rPr>
          <w:rtl/>
        </w:rPr>
        <w:t xml:space="preserve"> قابلة للتحقيق ضمن الإمكانات المتاحة.</w:t>
      </w:r>
    </w:p>
    <w:p w14:paraId="272E2C56" w14:textId="77777777" w:rsidR="0042208F" w:rsidRPr="001B17CB" w:rsidRDefault="0042208F" w:rsidP="0042208F">
      <w:pPr>
        <w:rPr>
          <w:rtl/>
        </w:rPr>
      </w:pPr>
      <w:r w:rsidRPr="00066F1A">
        <w:rPr>
          <w:color w:val="168489"/>
          <w:rtl/>
        </w:rPr>
        <w:t>- مرتبطة بالاحتياج:</w:t>
      </w:r>
      <w:r w:rsidRPr="001B17CB">
        <w:rPr>
          <w:rtl/>
        </w:rPr>
        <w:t xml:space="preserve"> تعالج قضية حقيقية في المجتمع.</w:t>
      </w:r>
    </w:p>
    <w:p w14:paraId="65ED4C5A" w14:textId="77777777" w:rsidR="00066F1A" w:rsidRDefault="00066F1A" w:rsidP="00066F1A">
      <w:pPr>
        <w:pStyle w:val="ad"/>
        <w:rPr>
          <w:b w:val="0"/>
          <w:bCs/>
          <w:color w:val="168489"/>
        </w:rPr>
      </w:pPr>
    </w:p>
    <w:p w14:paraId="3167B7BC" w14:textId="5B96FC80" w:rsidR="0042208F" w:rsidRPr="00066F1A" w:rsidRDefault="00066F1A" w:rsidP="00066F1A">
      <w:pPr>
        <w:pStyle w:val="ad"/>
        <w:rPr>
          <w:b w:val="0"/>
          <w:bCs/>
          <w:color w:val="168489"/>
          <w:rtl/>
        </w:rPr>
      </w:pPr>
      <w:r w:rsidRPr="00E42DAD">
        <w:rPr>
          <w:noProof/>
        </w:rPr>
        <w:lastRenderedPageBreak/>
        <mc:AlternateContent>
          <mc:Choice Requires="wpg">
            <w:drawing>
              <wp:anchor distT="0" distB="0" distL="114300" distR="114300" simplePos="0" relativeHeight="252826624" behindDoc="0" locked="0" layoutInCell="1" allowOverlap="1" wp14:anchorId="4A61923E" wp14:editId="289C8081">
                <wp:simplePos x="0" y="0"/>
                <wp:positionH relativeFrom="column">
                  <wp:posOffset>4995545</wp:posOffset>
                </wp:positionH>
                <wp:positionV relativeFrom="paragraph">
                  <wp:posOffset>10603</wp:posOffset>
                </wp:positionV>
                <wp:extent cx="735965" cy="661670"/>
                <wp:effectExtent l="0" t="0" r="6985" b="5080"/>
                <wp:wrapSquare wrapText="bothSides"/>
                <wp:docPr id="410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4106" name="Picture 4106"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4107" name="Rectangle: Rounded Corners 410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912E8F8" id="Group 20" o:spid="_x0000_s1026" style="position:absolute;margin-left:393.35pt;margin-top:.85pt;width:57.95pt;height:52.1pt;z-index:25282662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">
                <v:shape id="Picture 410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">
                  <v:imagedata r:id="rId78" o:title="Reference "/>
                </v:shape>
                <v:roundrect id="Rectangle: Rounded Corners 410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" fillcolor="#168489" strokecolor="#168489" strokeweight="1pt">
                  <v:stroke joinstyle="miter"/>
                </v:roundrect>
                <w10:wrap type="square"/>
              </v:group>
            </w:pict>
          </mc:Fallback>
        </mc:AlternateContent>
      </w:r>
      <w:r w:rsidR="0042208F" w:rsidRPr="00066F1A">
        <w:rPr>
          <w:b w:val="0"/>
          <w:bCs/>
          <w:color w:val="168489"/>
          <w:rtl/>
        </w:rPr>
        <w:t>مثال على رؤية فعّالة:</w:t>
      </w:r>
    </w:p>
    <w:p w14:paraId="73006EA0" w14:textId="77777777" w:rsidR="0042208F" w:rsidRPr="001B17CB" w:rsidRDefault="0042208F" w:rsidP="0042208F">
      <w:pPr>
        <w:rPr>
          <w:rtl/>
        </w:rPr>
      </w:pPr>
      <w:r w:rsidRPr="001B17CB">
        <w:rPr>
          <w:rtl/>
        </w:rPr>
        <w:t>"مجتمع خالٍ من الأمية الرقمية، يتمكّن فيه كبار السن من استخدام التكنولوجيا للتواصل مع أسرهم وإنجاز معاملاتهم اليومية باستقلالية".</w:t>
      </w:r>
    </w:p>
    <w:p w14:paraId="72A0ED54" w14:textId="056F1E5E" w:rsidR="0042208F" w:rsidRPr="00066F1A" w:rsidRDefault="0042208F" w:rsidP="00066F1A">
      <w:pPr>
        <w:pStyle w:val="ad"/>
        <w:rPr>
          <w:b w:val="0"/>
          <w:bCs/>
          <w:color w:val="168489"/>
          <w:rtl/>
        </w:rPr>
      </w:pPr>
      <w:r w:rsidRPr="00066F1A">
        <w:rPr>
          <w:b w:val="0"/>
          <w:bCs/>
          <w:color w:val="168489"/>
          <w:rtl/>
        </w:rPr>
        <w:t>تحديد الأهداف:</w:t>
      </w:r>
      <w:r w:rsidR="00066F1A" w:rsidRPr="00066F1A">
        <w:t xml:space="preserve"> </w:t>
      </w:r>
    </w:p>
    <w:p w14:paraId="22BD9D70" w14:textId="45E61341" w:rsidR="0042208F" w:rsidRDefault="0042208F" w:rsidP="0042208F">
      <w:r w:rsidRPr="001B17CB">
        <w:rPr>
          <w:rtl/>
        </w:rPr>
        <w:t xml:space="preserve">الأهداف هي النتائج المحدّدة التي يسعى المشروع لتحقيقها، وتُصاغ وفق معايير </w:t>
      </w:r>
      <w:r w:rsidRPr="001B17CB">
        <w:t>SMART</w:t>
      </w:r>
      <w:r w:rsidRPr="001B17CB">
        <w:rPr>
          <w:rtl/>
        </w:rPr>
        <w:t xml:space="preserve"> لضمان فعاليتها:</w:t>
      </w:r>
    </w:p>
    <w:p w14:paraId="6C2BBBA4" w14:textId="48C0929D" w:rsidR="00066F1A" w:rsidRPr="001B17CB" w:rsidRDefault="00066F1A" w:rsidP="00066F1A">
      <w:pPr>
        <w:rPr>
          <w:rtl/>
        </w:rPr>
      </w:pPr>
      <w:r w:rsidRPr="00066F1A">
        <w:rPr>
          <w:noProof/>
        </w:rPr>
        <mc:AlternateContent>
          <mc:Choice Requires="wpg">
            <w:drawing>
              <wp:inline distT="0" distB="0" distL="0" distR="0" wp14:anchorId="1EC55A78" wp14:editId="2B73E672">
                <wp:extent cx="5699731" cy="1546933"/>
                <wp:effectExtent l="0" t="0" r="0" b="0"/>
                <wp:docPr id="4115" name="Group 16"/>
                <wp:cNvGraphicFramePr/>
                <a:graphic xmlns:a="http://schemas.openxmlformats.org/drawingml/2006/main">
                  <a:graphicData uri="http://schemas.microsoft.com/office/word/2010/wordprocessingGroup">
                    <wpg:wgp>
                      <wpg:cNvGrpSpPr/>
                      <wpg:grpSpPr>
                        <a:xfrm>
                          <a:off x="0" y="0"/>
                          <a:ext cx="5699731" cy="1546933"/>
                          <a:chOff x="0" y="0"/>
                          <a:chExt cx="5699731" cy="1546933"/>
                        </a:xfrm>
                      </wpg:grpSpPr>
                      <wpg:grpSp>
                        <wpg:cNvPr id="4116" name="Group 4116"/>
                        <wpg:cNvGrpSpPr/>
                        <wpg:grpSpPr>
                          <a:xfrm>
                            <a:off x="8765" y="0"/>
                            <a:ext cx="995280" cy="995280"/>
                            <a:chOff x="8765" y="0"/>
                            <a:chExt cx="995280" cy="995280"/>
                          </a:xfrm>
                        </wpg:grpSpPr>
                        <wps:wsp>
                          <wps:cNvPr id="4117" name="Rectangle: Rounded Corners 4117"/>
                          <wps:cNvSpPr/>
                          <wps:spPr>
                            <a:xfrm>
                              <a:off x="8765" y="0"/>
                              <a:ext cx="995280" cy="99528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18" name="Hexagon 4118"/>
                          <wps:cNvSpPr/>
                          <wps:spPr>
                            <a:xfrm rot="5400000">
                              <a:off x="129463"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4119" name="Group 4119"/>
                        <wpg:cNvGrpSpPr/>
                        <wpg:grpSpPr>
                          <a:xfrm>
                            <a:off x="1168872" y="0"/>
                            <a:ext cx="995280" cy="995280"/>
                            <a:chOff x="1168872" y="0"/>
                            <a:chExt cx="995280" cy="995280"/>
                          </a:xfrm>
                        </wpg:grpSpPr>
                        <wps:wsp>
                          <wps:cNvPr id="4120" name="Rectangle: Rounded Corners 4120"/>
                          <wps:cNvSpPr/>
                          <wps:spPr>
                            <a:xfrm>
                              <a:off x="1168872" y="0"/>
                              <a:ext cx="995280" cy="99528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21" name="Hexagon 4121"/>
                          <wps:cNvSpPr/>
                          <wps:spPr>
                            <a:xfrm rot="5400000">
                              <a:off x="1289570"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4122" name="Group 4122"/>
                        <wpg:cNvGrpSpPr/>
                        <wpg:grpSpPr>
                          <a:xfrm>
                            <a:off x="2348783" y="0"/>
                            <a:ext cx="995280" cy="995280"/>
                            <a:chOff x="2348783" y="0"/>
                            <a:chExt cx="995280" cy="995280"/>
                          </a:xfrm>
                        </wpg:grpSpPr>
                        <wps:wsp>
                          <wps:cNvPr id="4123" name="Rectangle: Rounded Corners 4123"/>
                          <wps:cNvSpPr/>
                          <wps:spPr>
                            <a:xfrm>
                              <a:off x="2348783" y="0"/>
                              <a:ext cx="995280" cy="99528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24" name="Hexagon 4124"/>
                          <wps:cNvSpPr/>
                          <wps:spPr>
                            <a:xfrm rot="5400000">
                              <a:off x="2469481"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4125" name="Group 4125"/>
                        <wpg:cNvGrpSpPr/>
                        <wpg:grpSpPr>
                          <a:xfrm>
                            <a:off x="3523955" y="0"/>
                            <a:ext cx="995280" cy="995280"/>
                            <a:chOff x="3523955" y="0"/>
                            <a:chExt cx="995280" cy="995280"/>
                          </a:xfrm>
                        </wpg:grpSpPr>
                        <wps:wsp>
                          <wps:cNvPr id="4126" name="Rectangle: Rounded Corners 4126"/>
                          <wps:cNvSpPr/>
                          <wps:spPr>
                            <a:xfrm>
                              <a:off x="3523955" y="0"/>
                              <a:ext cx="995280" cy="995280"/>
                            </a:xfrm>
                            <a:prstGeom prst="roundRect">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27" name="Hexagon 4127"/>
                          <wps:cNvSpPr/>
                          <wps:spPr>
                            <a:xfrm rot="5400000">
                              <a:off x="3644653"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4128" name="Group 4128"/>
                        <wpg:cNvGrpSpPr/>
                        <wpg:grpSpPr>
                          <a:xfrm>
                            <a:off x="4695686" y="0"/>
                            <a:ext cx="995280" cy="995280"/>
                            <a:chOff x="4695686" y="0"/>
                            <a:chExt cx="995280" cy="995280"/>
                          </a:xfrm>
                        </wpg:grpSpPr>
                        <wps:wsp>
                          <wps:cNvPr id="4129" name="Rectangle: Rounded Corners 4129"/>
                          <wps:cNvSpPr/>
                          <wps:spPr>
                            <a:xfrm>
                              <a:off x="4695686" y="0"/>
                              <a:ext cx="995280" cy="99528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30" name="Hexagon 4130"/>
                          <wps:cNvSpPr/>
                          <wps:spPr>
                            <a:xfrm rot="5400000">
                              <a:off x="4816384"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4131" name="مربع نص 166"/>
                        <wps:cNvSpPr txBox="1"/>
                        <wps:spPr>
                          <a:xfrm>
                            <a:off x="0" y="1112826"/>
                            <a:ext cx="1012810" cy="434107"/>
                          </a:xfrm>
                          <a:prstGeom prst="rect">
                            <a:avLst/>
                          </a:prstGeom>
                        </wps:spPr>
                        <wps:txbx>
                          <w:txbxContent>
                            <w:p w14:paraId="7A37580D"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زمنياً </w:t>
                              </w:r>
                            </w:p>
                          </w:txbxContent>
                        </wps:txbx>
                        <wps:bodyPr wrap="square" rtlCol="1">
                          <a:noAutofit/>
                        </wps:bodyPr>
                      </wps:wsp>
                      <wps:wsp>
                        <wps:cNvPr id="4132" name="مربع نص 166"/>
                        <wps:cNvSpPr txBox="1"/>
                        <wps:spPr>
                          <a:xfrm>
                            <a:off x="4686921" y="1112826"/>
                            <a:ext cx="1012810" cy="434107"/>
                          </a:xfrm>
                          <a:prstGeom prst="rect">
                            <a:avLst/>
                          </a:prstGeom>
                        </wps:spPr>
                        <wps:txbx>
                          <w:txbxContent>
                            <w:p w14:paraId="20D99924"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w:t>
                              </w:r>
                            </w:p>
                          </w:txbxContent>
                        </wps:txbx>
                        <wps:bodyPr wrap="square" rtlCol="1">
                          <a:noAutofit/>
                        </wps:bodyPr>
                      </wps:wsp>
                      <wps:wsp>
                        <wps:cNvPr id="4133" name="مربع نص 166"/>
                        <wps:cNvSpPr txBox="1"/>
                        <wps:spPr>
                          <a:xfrm>
                            <a:off x="2211262" y="1112826"/>
                            <a:ext cx="1216938" cy="434107"/>
                          </a:xfrm>
                          <a:prstGeom prst="rect">
                            <a:avLst/>
                          </a:prstGeom>
                        </wps:spPr>
                        <wps:txbx>
                          <w:txbxContent>
                            <w:p w14:paraId="397A4218"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للتحقيق </w:t>
                              </w:r>
                            </w:p>
                          </w:txbxContent>
                        </wps:txbx>
                        <wps:bodyPr wrap="square" rtlCol="1">
                          <a:noAutofit/>
                        </wps:bodyPr>
                      </wps:wsp>
                      <wps:wsp>
                        <wps:cNvPr id="4134" name="مربع نص 166"/>
                        <wps:cNvSpPr txBox="1"/>
                        <wps:spPr>
                          <a:xfrm>
                            <a:off x="3515190" y="1112826"/>
                            <a:ext cx="1012810" cy="434107"/>
                          </a:xfrm>
                          <a:prstGeom prst="rect">
                            <a:avLst/>
                          </a:prstGeom>
                        </wps:spPr>
                        <wps:txbx>
                          <w:txbxContent>
                            <w:p w14:paraId="0038B8B9"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للقياس </w:t>
                              </w:r>
                            </w:p>
                          </w:txbxContent>
                        </wps:txbx>
                        <wps:bodyPr wrap="square" rtlCol="1">
                          <a:noAutofit/>
                        </wps:bodyPr>
                      </wps:wsp>
                      <wps:wsp>
                        <wps:cNvPr id="4135" name="مربع نص 166"/>
                        <wps:cNvSpPr txBox="1"/>
                        <wps:spPr>
                          <a:xfrm>
                            <a:off x="1171730" y="1112826"/>
                            <a:ext cx="1012810" cy="434107"/>
                          </a:xfrm>
                          <a:prstGeom prst="rect">
                            <a:avLst/>
                          </a:prstGeom>
                        </wps:spPr>
                        <wps:txbx>
                          <w:txbxContent>
                            <w:p w14:paraId="4E2794C6"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ذات صلة </w:t>
                              </w:r>
                            </w:p>
                          </w:txbxContent>
                        </wps:txbx>
                        <wps:bodyPr wrap="square" rtlCol="1">
                          <a:noAutofit/>
                        </wps:bodyPr>
                      </wps:wsp>
                      <pic:pic xmlns:pic="http://schemas.openxmlformats.org/drawingml/2006/picture">
                        <pic:nvPicPr>
                          <pic:cNvPr id="4136" name="Picture 4136" descr="Specifications "/>
                          <pic:cNvPicPr>
                            <a:picLocks noChangeAspect="1" noChangeArrowheads="1"/>
                          </pic:cNvPicPr>
                        </pic:nvPicPr>
                        <pic:blipFill>
                          <a:blip r:embed="rId109" cstate="print">
                            <a:lum bright="70000" contrast="-70000"/>
                            <a:extLst>
                              <a:ext uri="{BEBA8EAE-BF5A-486C-A8C5-ECC9F3942E4B}">
                                <a14:imgProps xmlns:a14="http://schemas.microsoft.com/office/drawing/2010/main">
                                  <a14:imgLayer r:embed="rId11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4933890" y="25433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37" name="Picture 4137" descr="Indicator "/>
                          <pic:cNvPicPr>
                            <a:picLocks noChangeAspect="1" noChangeArrowheads="1"/>
                          </pic:cNvPicPr>
                        </pic:nvPicPr>
                        <pic:blipFill>
                          <a:blip r:embed="rId111">
                            <a:lum bright="70000" contrast="-70000"/>
                            <a:extLst>
                              <a:ext uri="{BEBA8EAE-BF5A-486C-A8C5-ECC9F3942E4B}">
                                <a14:imgProps xmlns:a14="http://schemas.microsoft.com/office/drawing/2010/main">
                                  <a14:imgLayer r:embed="rId11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784251" y="274330"/>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38" name="Picture 4138" descr="Badge "/>
                          <pic:cNvPicPr>
                            <a:picLocks noChangeAspect="1" noChangeArrowheads="1"/>
                          </pic:cNvPicPr>
                        </pic:nvPicPr>
                        <pic:blipFill>
                          <a:blip r:embed="rId113">
                            <a:lum bright="70000" contrast="-70000"/>
                            <a:extLst>
                              <a:ext uri="{BEBA8EAE-BF5A-486C-A8C5-ECC9F3942E4B}">
                                <a14:imgProps xmlns:a14="http://schemas.microsoft.com/office/drawing/2010/main">
                                  <a14:imgLayer r:embed="rId11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2619328" y="27338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39" name="Picture 4139" descr="Puzzle "/>
                          <pic:cNvPicPr>
                            <a:picLocks noChangeAspect="1" noChangeArrowheads="1"/>
                          </pic:cNvPicPr>
                        </pic:nvPicPr>
                        <pic:blipFill>
                          <a:blip r:embed="rId115">
                            <a:lum bright="70000" contrast="-70000"/>
                            <a:extLst>
                              <a:ext uri="{BEBA8EAE-BF5A-486C-A8C5-ECC9F3942E4B}">
                                <a14:imgProps xmlns:a14="http://schemas.microsoft.com/office/drawing/2010/main">
                                  <a14:imgLayer r:embed="rId11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442997" y="27338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40" name="Picture 4140" descr="Goal expiry "/>
                          <pic:cNvPicPr>
                            <a:picLocks noChangeAspect="1" noChangeArrowheads="1"/>
                          </pic:cNvPicPr>
                        </pic:nvPicPr>
                        <pic:blipFill>
                          <a:blip r:embed="rId117">
                            <a:lum bright="70000" contrast="-70000"/>
                            <a:extLst>
                              <a:ext uri="{BEBA8EAE-BF5A-486C-A8C5-ECC9F3942E4B}">
                                <a14:imgProps xmlns:a14="http://schemas.microsoft.com/office/drawing/2010/main">
                                  <a14:imgLayer r:embed="rId11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266666" y="254339"/>
                            <a:ext cx="437615" cy="4376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EC55A78" id="Group 16" o:spid="_x0000_s1249" style="width:448.8pt;height:121.8pt;mso-position-horizontal-relative:char;mso-position-vertical-relative:line" coordsize="56997,1546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">
                <v:group id="Group 4116" o:spid="_x0000_s1250" style="position:absolute;left:87;width:9953;height:9952" coordorigin="87"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">
                  <v:roundrect id="Rectangle: Rounded Corners 4117" o:spid="_x0000_s1251" style="position:absolute;left:87;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" fillcolor="#168489" stroked="f" strokeweight="1pt">
                    <v:stroke joinstyle="miter"/>
                  </v:roundre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4118" o:spid="_x0000_s1252" type="#_x0000_t9" style="position:absolute;left:1294;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" adj="4655" filled="f" strokecolor="white [3212]" strokeweight="3pt"/>
                </v:group>
                <v:group id="Group 4119" o:spid="_x0000_s1253" style="position:absolute;left:11688;width:9953;height:9952" coordorigin="11688"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">
                  <v:roundrect id="Rectangle: Rounded Corners 4120" o:spid="_x0000_s1254" style="position:absolute;left:11688;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" fillcolor="#2e75b6" stroked="f" strokeweight="1pt">
                    <v:stroke joinstyle="miter"/>
                  </v:roundrect>
                  <v:shape id="Hexagon 4121" o:spid="_x0000_s1255" type="#_x0000_t9" style="position:absolute;left:12895;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" adj="4655" filled="f" strokecolor="white [3212]" strokeweight="3pt"/>
                </v:group>
                <v:group id="Group 4122" o:spid="_x0000_s1256" style="position:absolute;left:23487;width:9953;height:9952" coordorigin="23487"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">
                  <v:roundrect id="Rectangle: Rounded Corners 4123" o:spid="_x0000_s1257" style="position:absolute;left:23487;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" fillcolor="#ffd366" stroked="f" strokeweight="1pt">
                    <v:stroke joinstyle="miter"/>
                  </v:roundrect>
                  <v:shape id="Hexagon 4124" o:spid="_x0000_s1258" type="#_x0000_t9" style="position:absolute;left:24694;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" adj="4655" filled="f" strokecolor="white [3212]" strokeweight="3pt"/>
                </v:group>
                <v:group id="Group 4125" o:spid="_x0000_s1259" style="position:absolute;left:35239;width:9953;height:9952" coordorigin="35239"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x41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Fin8vglPQK5/AAAA//8DAFBLAQItABQABgAIAAAAIQDb4fbL7gAAAIUBAAATAAAAAAAA&#10;AAAAAAAAAAAAAABbQ29udGVudF9UeXBlc10ueG1sUEsBAi0AFAAGAAgAAAAhAFr0LFu/AAAAFQEA&#10;AAsAAAAAAAAAAAAAAAAAHwEAAF9yZWxzLy5yZWxzUEsBAi0AFAAGAAgAAAAhAMkHHjXHAAAA3QAA&#10;AA8AAAAAAAAAAAAAAAAABwIAAGRycy9kb3ducmV2LnhtbFBLBQYAAAAAAwADALcAAAD7AgAAAAA=&#10;">
                  <v:roundrect id="Rectangle: Rounded Corners 4126" o:spid="_x0000_s1260" style="position:absolute;left:35239;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" fillcolor="#7f7f7f" stroked="f" strokeweight="1pt">
                    <v:stroke joinstyle="miter"/>
                  </v:roundrect>
                  <v:shape id="Hexagon 4127" o:spid="_x0000_s1261" type="#_x0000_t9" style="position:absolute;left:36446;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" adj="4655" filled="f" strokecolor="white [3212]" strokeweight="3pt"/>
                </v:group>
                <v:group id="Group 4128" o:spid="_x0000_s1262" style="position:absolute;left:46956;width:9953;height:9952" coordorigin="46956"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">
                  <v:roundrect id="Rectangle: Rounded Corners 4129" o:spid="_x0000_s1263" style="position:absolute;left:46956;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" fillcolor="#168489" stroked="f" strokeweight="1pt">
                    <v:stroke joinstyle="miter"/>
                  </v:roundrect>
                  <v:shape id="Hexagon 4130" o:spid="_x0000_s1264" type="#_x0000_t9" style="position:absolute;left:48163;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" adj="4655" filled="f" strokecolor="white [3212]" strokeweight="3pt"/>
                </v:group>
                <v:shape id="مربع نص 166" o:spid="_x0000_s1265" type="#_x0000_t202" style="position:absolute;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" filled="f" stroked="f">
                  <v:textbox>
                    <w:txbxContent>
                      <w:p w14:paraId="7A37580D"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زمنياً </w:t>
                        </w:r>
                      </w:p>
                    </w:txbxContent>
                  </v:textbox>
                </v:shape>
                <v:shape id="مربع نص 166" o:spid="_x0000_s1266" type="#_x0000_t202" style="position:absolute;left:46869;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" filled="f" stroked="f">
                  <v:textbox>
                    <w:txbxContent>
                      <w:p w14:paraId="20D99924"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w:t>
                        </w:r>
                      </w:p>
                    </w:txbxContent>
                  </v:textbox>
                </v:shape>
                <v:shape id="مربع نص 166" o:spid="_x0000_s1267" type="#_x0000_t202" style="position:absolute;left:22112;top:11128;width:12170;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" filled="f" stroked="f">
                  <v:textbox>
                    <w:txbxContent>
                      <w:p w14:paraId="397A4218"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للتحقيق </w:t>
                        </w:r>
                      </w:p>
                    </w:txbxContent>
                  </v:textbox>
                </v:shape>
                <v:shape id="مربع نص 166" o:spid="_x0000_s1268" type="#_x0000_t202" style="position:absolute;left:35151;top:11128;width:10129;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" filled="f" stroked="f">
                  <v:textbox>
                    <w:txbxContent>
                      <w:p w14:paraId="0038B8B9"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للقياس </w:t>
                        </w:r>
                      </w:p>
                    </w:txbxContent>
                  </v:textbox>
                </v:shape>
                <v:shape id="مربع نص 166" o:spid="_x0000_s1269" type="#_x0000_t202" style="position:absolute;left:11717;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" filled="f" stroked="f">
                  <v:textbox>
                    <w:txbxContent>
                      <w:p w14:paraId="4E2794C6" w14:textId="77777777" w:rsidR="00066F1A" w:rsidRDefault="00066F1A" w:rsidP="00066F1A">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ذات صلة </w:t>
                        </w:r>
                      </w:p>
                    </w:txbxContent>
                  </v:textbox>
                </v:shape>
                <v:shape id="Picture 4136" o:spid="_x0000_s1270" type="#_x0000_t75" alt="Specifications " style="position:absolute;left:49338;top:2543;width:4377;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">
                  <v:imagedata r:id="rId119" o:title="Specifications " gain="19661f" blacklevel="22938f"/>
                </v:shape>
                <v:shape id="Picture 4137" o:spid="_x0000_s1271" type="#_x0000_t75" alt="Indicator " style="position:absolute;left:37842;top:2743;width:4376;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">
                  <v:imagedata r:id="rId120" o:title="Indicator " gain="19661f" blacklevel="22938f"/>
                </v:shape>
                <v:shape id="Picture 4138" o:spid="_x0000_s1272" type="#_x0000_t75" alt="Badge " style="position:absolute;left:26193;top:2733;width:4376;height:4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">
                  <v:imagedata r:id="rId121" o:title="Badge " gain="19661f" blacklevel="22938f"/>
                </v:shape>
                <v:shape id="Picture 4139" o:spid="_x0000_s1273" type="#_x0000_t75" alt="Puzzle " style="position:absolute;left:14429;top:2733;width:4377;height:4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">
                  <v:imagedata r:id="rId122" o:title="Puzzle " gain="19661f" blacklevel="22938f"/>
                </v:shape>
                <v:shape id="Picture 4140" o:spid="_x0000_s1274" type="#_x0000_t75" alt="Goal expiry " style="position:absolute;left:2666;top:2543;width:4376;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">
                  <v:imagedata r:id="rId123" o:title="Goal expiry " gain="19661f" blacklevel="22938f"/>
                </v:shape>
                <w10:anchorlock/>
              </v:group>
            </w:pict>
          </mc:Fallback>
        </mc:AlternateContent>
      </w:r>
    </w:p>
    <w:p w14:paraId="5F4D9725" w14:textId="12ECAA15" w:rsidR="0042208F" w:rsidRPr="001B17CB" w:rsidRDefault="00066F1A" w:rsidP="0042208F">
      <w:pPr>
        <w:rPr>
          <w:rtl/>
        </w:rPr>
      </w:pPr>
      <w:r>
        <w:rPr>
          <w:noProof/>
        </w:rPr>
        <w:drawing>
          <wp:anchor distT="0" distB="0" distL="114300" distR="114300" simplePos="0" relativeHeight="252830720" behindDoc="0" locked="0" layoutInCell="1" allowOverlap="1" wp14:anchorId="45163A7E" wp14:editId="1C45A85F">
            <wp:simplePos x="0" y="0"/>
            <wp:positionH relativeFrom="margin">
              <wp:align>left</wp:align>
            </wp:positionH>
            <wp:positionV relativeFrom="paragraph">
              <wp:posOffset>105882</wp:posOffset>
            </wp:positionV>
            <wp:extent cx="1223010" cy="1223010"/>
            <wp:effectExtent l="0" t="0" r="0" b="0"/>
            <wp:wrapSquare wrapText="bothSides"/>
            <wp:docPr id="4141" name="Picture 4141"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oal "/>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066F1A">
        <w:rPr>
          <w:color w:val="168489"/>
          <w:rtl/>
        </w:rPr>
        <w:t xml:space="preserve">- </w:t>
      </w:r>
      <w:r w:rsidR="0042208F" w:rsidRPr="00066F1A">
        <w:rPr>
          <w:color w:val="168489"/>
        </w:rPr>
        <w:t>S (Specific)</w:t>
      </w:r>
      <w:r w:rsidR="0042208F" w:rsidRPr="00066F1A">
        <w:rPr>
          <w:color w:val="168489"/>
          <w:rtl/>
        </w:rPr>
        <w:t xml:space="preserve">: </w:t>
      </w:r>
      <w:r w:rsidR="0042208F" w:rsidRPr="001B17CB">
        <w:rPr>
          <w:rtl/>
        </w:rPr>
        <w:t>محدّدة بدقة ووضوح.</w:t>
      </w:r>
    </w:p>
    <w:p w14:paraId="3EAC4EE4" w14:textId="77777777" w:rsidR="0042208F" w:rsidRPr="001B17CB" w:rsidRDefault="0042208F" w:rsidP="0042208F">
      <w:pPr>
        <w:rPr>
          <w:rtl/>
        </w:rPr>
      </w:pPr>
      <w:r w:rsidRPr="00066F1A">
        <w:rPr>
          <w:color w:val="168489"/>
          <w:rtl/>
        </w:rPr>
        <w:t xml:space="preserve">- </w:t>
      </w:r>
      <w:r w:rsidRPr="00066F1A">
        <w:rPr>
          <w:color w:val="168489"/>
        </w:rPr>
        <w:t>M (Measurable)</w:t>
      </w:r>
      <w:r w:rsidRPr="00066F1A">
        <w:rPr>
          <w:color w:val="168489"/>
          <w:rtl/>
        </w:rPr>
        <w:t>:</w:t>
      </w:r>
      <w:r w:rsidRPr="001B17CB">
        <w:rPr>
          <w:rtl/>
        </w:rPr>
        <w:t xml:space="preserve"> قابلة للقياس بمؤشرات كمية أو نوعية.</w:t>
      </w:r>
    </w:p>
    <w:p w14:paraId="735B629B" w14:textId="77777777" w:rsidR="0042208F" w:rsidRPr="001B17CB" w:rsidRDefault="0042208F" w:rsidP="0042208F">
      <w:pPr>
        <w:rPr>
          <w:rtl/>
        </w:rPr>
      </w:pPr>
      <w:r w:rsidRPr="00066F1A">
        <w:rPr>
          <w:color w:val="168489"/>
          <w:rtl/>
        </w:rPr>
        <w:t xml:space="preserve">- </w:t>
      </w:r>
      <w:r w:rsidRPr="00066F1A">
        <w:rPr>
          <w:color w:val="168489"/>
        </w:rPr>
        <w:t>A (Achievable)</w:t>
      </w:r>
      <w:r w:rsidRPr="00066F1A">
        <w:rPr>
          <w:color w:val="168489"/>
          <w:rtl/>
        </w:rPr>
        <w:t>:</w:t>
      </w:r>
      <w:r w:rsidRPr="001B17CB">
        <w:rPr>
          <w:rtl/>
        </w:rPr>
        <w:t xml:space="preserve"> قابلة للتحقيق ضمن الإمكانات المتاحة.</w:t>
      </w:r>
    </w:p>
    <w:p w14:paraId="13E2D616" w14:textId="77777777" w:rsidR="0042208F" w:rsidRPr="001B17CB" w:rsidRDefault="0042208F" w:rsidP="0042208F">
      <w:pPr>
        <w:rPr>
          <w:rtl/>
        </w:rPr>
      </w:pPr>
      <w:r w:rsidRPr="00066F1A">
        <w:rPr>
          <w:color w:val="168489"/>
          <w:rtl/>
        </w:rPr>
        <w:t xml:space="preserve">- </w:t>
      </w:r>
      <w:r w:rsidRPr="00066F1A">
        <w:rPr>
          <w:color w:val="168489"/>
        </w:rPr>
        <w:t>R (Relevant)</w:t>
      </w:r>
      <w:r w:rsidRPr="00066F1A">
        <w:rPr>
          <w:color w:val="168489"/>
          <w:rtl/>
        </w:rPr>
        <w:t>:</w:t>
      </w:r>
      <w:r w:rsidRPr="001B17CB">
        <w:rPr>
          <w:rtl/>
        </w:rPr>
        <w:t xml:space="preserve"> ذات صلة باحتياجات المستفيدين ورؤية المشروع.</w:t>
      </w:r>
    </w:p>
    <w:p w14:paraId="003BD48D" w14:textId="77777777" w:rsidR="0042208F" w:rsidRPr="001B17CB" w:rsidRDefault="0042208F" w:rsidP="0042208F">
      <w:pPr>
        <w:rPr>
          <w:rtl/>
        </w:rPr>
      </w:pPr>
      <w:r w:rsidRPr="00066F1A">
        <w:rPr>
          <w:color w:val="168489"/>
          <w:rtl/>
        </w:rPr>
        <w:t xml:space="preserve">- </w:t>
      </w:r>
      <w:r w:rsidRPr="00066F1A">
        <w:rPr>
          <w:color w:val="168489"/>
        </w:rPr>
        <w:t>T (Time-bound)</w:t>
      </w:r>
      <w:r w:rsidRPr="00066F1A">
        <w:rPr>
          <w:color w:val="168489"/>
          <w:rtl/>
        </w:rPr>
        <w:t>:</w:t>
      </w:r>
      <w:r w:rsidRPr="001B17CB">
        <w:rPr>
          <w:rtl/>
        </w:rPr>
        <w:t xml:space="preserve"> محدّدة بإطار زمني واضح.</w:t>
      </w:r>
    </w:p>
    <w:p w14:paraId="1255CE70" w14:textId="50B4E567" w:rsidR="0042208F" w:rsidRPr="00066F1A" w:rsidRDefault="00066F1A" w:rsidP="00066F1A">
      <w:pPr>
        <w:pStyle w:val="ad"/>
        <w:rPr>
          <w:b w:val="0"/>
          <w:bCs/>
          <w:color w:val="168489"/>
          <w:rtl/>
        </w:rPr>
      </w:pPr>
      <w:r>
        <w:rPr>
          <w:noProof/>
        </w:rPr>
        <w:drawing>
          <wp:anchor distT="0" distB="0" distL="114300" distR="114300" simplePos="0" relativeHeight="252831744" behindDoc="0" locked="0" layoutInCell="1" allowOverlap="1" wp14:anchorId="534125F4" wp14:editId="46D17550">
            <wp:simplePos x="0" y="0"/>
            <wp:positionH relativeFrom="margin">
              <wp:align>left</wp:align>
            </wp:positionH>
            <wp:positionV relativeFrom="paragraph">
              <wp:posOffset>360104</wp:posOffset>
            </wp:positionV>
            <wp:extent cx="1223010" cy="1223010"/>
            <wp:effectExtent l="0" t="0" r="0" b="0"/>
            <wp:wrapSquare wrapText="bothSides"/>
            <wp:docPr id="4142" name="Picture 4142"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Goal "/>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066F1A">
        <w:rPr>
          <w:b w:val="0"/>
          <w:bCs/>
          <w:color w:val="168489"/>
          <w:rtl/>
        </w:rPr>
        <w:t xml:space="preserve">أمثلة على أهداف </w:t>
      </w:r>
      <w:r w:rsidR="0042208F" w:rsidRPr="00066F1A">
        <w:rPr>
          <w:b w:val="0"/>
          <w:bCs/>
          <w:color w:val="168489"/>
        </w:rPr>
        <w:t>SMART</w:t>
      </w:r>
      <w:r w:rsidR="0042208F" w:rsidRPr="00066F1A">
        <w:rPr>
          <w:b w:val="0"/>
          <w:bCs/>
          <w:color w:val="168489"/>
          <w:rtl/>
        </w:rPr>
        <w:t xml:space="preserve"> لمشروع تطوّعي:</w:t>
      </w:r>
    </w:p>
    <w:p w14:paraId="00DD4E6C" w14:textId="77777777" w:rsidR="0042208F" w:rsidRPr="001B17CB" w:rsidRDefault="0042208F" w:rsidP="0042208F">
      <w:pPr>
        <w:rPr>
          <w:rtl/>
        </w:rPr>
      </w:pPr>
      <w:r w:rsidRPr="001B17CB">
        <w:rPr>
          <w:rtl/>
        </w:rPr>
        <w:t>1. تدريب 200 من كبار السن على استخدام الهواتف الذكية لإجراء المكالمات المرئية خلال 3 أشهر.</w:t>
      </w:r>
    </w:p>
    <w:p w14:paraId="45163BC3" w14:textId="1EFF4B6E" w:rsidR="0042208F" w:rsidRPr="001B17CB" w:rsidRDefault="0042208F" w:rsidP="0042208F">
      <w:pPr>
        <w:rPr>
          <w:rtl/>
        </w:rPr>
      </w:pPr>
      <w:r w:rsidRPr="001B17CB">
        <w:rPr>
          <w:rtl/>
        </w:rPr>
        <w:t>2. إنشاء 5 مراكز تدريبية مجهّزة في أحياء مختلفة بالمدينة بحلول نهاية الشهر الثاني من المشروع.</w:t>
      </w:r>
    </w:p>
    <w:p w14:paraId="00FF9286" w14:textId="2D69D8F4" w:rsidR="0042208F" w:rsidRPr="001B17CB" w:rsidRDefault="0042208F" w:rsidP="0042208F">
      <w:pPr>
        <w:rPr>
          <w:rtl/>
        </w:rPr>
      </w:pPr>
      <w:r w:rsidRPr="001B17CB">
        <w:rPr>
          <w:rtl/>
        </w:rPr>
        <w:t>3. تخريج 150 متدرّباً يستطيعون استخدام تطبيقات الخدمات الحكومية بشكل مستقل بحلول نهاية المشروع.</w:t>
      </w:r>
      <w:r w:rsidR="00066F1A" w:rsidRPr="00066F1A">
        <w:t xml:space="preserve"> </w:t>
      </w:r>
    </w:p>
    <w:p w14:paraId="67A4D84C" w14:textId="0C74939E" w:rsidR="0042208F" w:rsidRPr="00066F1A" w:rsidRDefault="00066F1A" w:rsidP="00066F1A">
      <w:pPr>
        <w:pStyle w:val="ad"/>
        <w:pageBreakBefore/>
        <w:rPr>
          <w:b w:val="0"/>
          <w:bCs/>
          <w:color w:val="168489"/>
          <w:rtl/>
        </w:rPr>
      </w:pPr>
      <w:r>
        <w:rPr>
          <w:noProof/>
        </w:rPr>
        <w:lastRenderedPageBreak/>
        <w:drawing>
          <wp:anchor distT="0" distB="0" distL="114300" distR="114300" simplePos="0" relativeHeight="252832768" behindDoc="0" locked="0" layoutInCell="1" allowOverlap="1" wp14:anchorId="11DFB9FB" wp14:editId="6F4FC9D2">
            <wp:simplePos x="0" y="0"/>
            <wp:positionH relativeFrom="margin">
              <wp:align>left</wp:align>
            </wp:positionH>
            <wp:positionV relativeFrom="paragraph">
              <wp:posOffset>10604</wp:posOffset>
            </wp:positionV>
            <wp:extent cx="1223010" cy="1223010"/>
            <wp:effectExtent l="0" t="0" r="0" b="0"/>
            <wp:wrapSquare wrapText="bothSides"/>
            <wp:docPr id="4143" name="Picture 4143" descr="3d targ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3d target "/>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066F1A">
        <w:rPr>
          <w:b w:val="0"/>
          <w:bCs/>
          <w:color w:val="168489"/>
          <w:rtl/>
        </w:rPr>
        <w:t>مستويات الأهداف:</w:t>
      </w:r>
    </w:p>
    <w:p w14:paraId="3A0ACF9A" w14:textId="749ED594" w:rsidR="0042208F" w:rsidRPr="001B17CB" w:rsidRDefault="0042208F" w:rsidP="0042208F">
      <w:pPr>
        <w:rPr>
          <w:rtl/>
        </w:rPr>
      </w:pPr>
      <w:r w:rsidRPr="001B17CB">
        <w:rPr>
          <w:rtl/>
        </w:rPr>
        <w:t>- الأهداف الاستراتيجية: طويلة المدى وترتبط بالرؤية العامة.</w:t>
      </w:r>
      <w:r w:rsidR="00066F1A" w:rsidRPr="00066F1A">
        <w:t xml:space="preserve"> </w:t>
      </w:r>
    </w:p>
    <w:p w14:paraId="4BCB0CC7" w14:textId="77777777" w:rsidR="0042208F" w:rsidRPr="001B17CB" w:rsidRDefault="0042208F" w:rsidP="0042208F">
      <w:pPr>
        <w:rPr>
          <w:rtl/>
        </w:rPr>
      </w:pPr>
      <w:r w:rsidRPr="001B17CB">
        <w:rPr>
          <w:rtl/>
        </w:rPr>
        <w:t>- الأهداف التشغيلية: متوسطة المدى وترتبط بمراحل تنفيذ المشروع.</w:t>
      </w:r>
    </w:p>
    <w:p w14:paraId="47B61339" w14:textId="77777777" w:rsidR="0042208F" w:rsidRPr="001B17CB" w:rsidRDefault="0042208F" w:rsidP="0042208F">
      <w:pPr>
        <w:rPr>
          <w:rtl/>
        </w:rPr>
      </w:pPr>
      <w:r w:rsidRPr="001B17CB">
        <w:rPr>
          <w:rtl/>
        </w:rPr>
        <w:t>- الأهداف الإجرائية: قصيرة المدى وترتبط بالأنشطة اليومية.</w:t>
      </w:r>
    </w:p>
    <w:p w14:paraId="2F0C3EE2" w14:textId="2A30692C" w:rsidR="0042208F" w:rsidRPr="00066F1A" w:rsidRDefault="00066F1A" w:rsidP="00066F1A">
      <w:pPr>
        <w:pStyle w:val="ad"/>
        <w:rPr>
          <w:b w:val="0"/>
          <w:bCs/>
          <w:color w:val="168489"/>
          <w:rtl/>
        </w:rPr>
      </w:pPr>
      <w:r>
        <w:rPr>
          <w:noProof/>
        </w:rPr>
        <w:drawing>
          <wp:anchor distT="0" distB="0" distL="114300" distR="114300" simplePos="0" relativeHeight="252833792" behindDoc="0" locked="0" layoutInCell="1" allowOverlap="1" wp14:anchorId="69B2B169" wp14:editId="1E3F8DD6">
            <wp:simplePos x="0" y="0"/>
            <wp:positionH relativeFrom="margin">
              <wp:align>left</wp:align>
            </wp:positionH>
            <wp:positionV relativeFrom="paragraph">
              <wp:posOffset>191386</wp:posOffset>
            </wp:positionV>
            <wp:extent cx="1223010" cy="1223010"/>
            <wp:effectExtent l="0" t="0" r="0" b="0"/>
            <wp:wrapSquare wrapText="bothSides"/>
            <wp:docPr id="4144" name="Picture 4144"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oal "/>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Pr="00E42DAD">
        <w:rPr>
          <w:noProof/>
        </w:rPr>
        <mc:AlternateContent>
          <mc:Choice Requires="wpg">
            <w:drawing>
              <wp:anchor distT="0" distB="0" distL="114300" distR="114300" simplePos="0" relativeHeight="252828672" behindDoc="0" locked="0" layoutInCell="1" allowOverlap="1" wp14:anchorId="6B5E8032" wp14:editId="512D82CB">
                <wp:simplePos x="0" y="0"/>
                <wp:positionH relativeFrom="column">
                  <wp:posOffset>4995545</wp:posOffset>
                </wp:positionH>
                <wp:positionV relativeFrom="paragraph">
                  <wp:posOffset>10603</wp:posOffset>
                </wp:positionV>
                <wp:extent cx="735965" cy="661670"/>
                <wp:effectExtent l="0" t="0" r="6985" b="5080"/>
                <wp:wrapSquare wrapText="bothSides"/>
                <wp:docPr id="4111"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4112" name="Picture 4112"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4113" name="Rectangle: Rounded Corners 4113"/>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27AFF4D" id="Group 20" o:spid="_x0000_s1026" style="position:absolute;margin-left:393.35pt;margin-top:.85pt;width:57.95pt;height:52.1pt;z-index:25282867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KLmtlPfAAAACQEAAA8AAABkcnMvZG93bnJldi54&#10;bWxMj0FrwkAQhe+F/odlhN7qJhajxmxEpO1JCtVC6W3NjkkwOxuyaxL/faenehoe3+PNe9lmtI3o&#10;sfO1IwXxNAKBVDhTU6ng6/j2vAThgyajG0eo4IYeNvnjQ6ZT4wb6xP4QSsEh5FOtoAqhTaX0RYVW&#10;+6lrkZidXWd1YNmV0nR64HDbyFkUJdLqmvhDpVvcVVhcDler4H3Qw/Ylfu33l/Pu9nOcf3zvY1Tq&#10;aTJu1yACjuHfDH/1uTrk3OnkrmS8aBQslsmCrQz4MF9FswTEiXU0X4HMM3m/I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">
                <v:shape id="Picture 4112"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">
                  <v:imagedata r:id="rId78" o:title="Reference "/>
                </v:shape>
                <v:roundrect id="Rectangle: Rounded Corners 411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" fillcolor="#168489" strokecolor="#168489" strokeweight="1pt">
                  <v:stroke joinstyle="miter"/>
                </v:roundrect>
                <w10:wrap type="square"/>
              </v:group>
            </w:pict>
          </mc:Fallback>
        </mc:AlternateContent>
      </w:r>
      <w:r w:rsidR="0042208F" w:rsidRPr="00066F1A">
        <w:rPr>
          <w:b w:val="0"/>
          <w:bCs/>
          <w:color w:val="168489"/>
          <w:rtl/>
        </w:rPr>
        <w:t xml:space="preserve">نصيحة عملية: </w:t>
      </w:r>
    </w:p>
    <w:p w14:paraId="03D54164" w14:textId="77777777" w:rsidR="0042208F" w:rsidRPr="001B17CB" w:rsidRDefault="0042208F" w:rsidP="0042208F">
      <w:pPr>
        <w:rPr>
          <w:rtl/>
        </w:rPr>
      </w:pPr>
      <w:r w:rsidRPr="001B17CB">
        <w:rPr>
          <w:rtl/>
        </w:rPr>
        <w:t>عند صياغة الأهداف، استخدم أفعالاً محدّدة قابلة للقياس مثل: (تدريب، إنشاء، توزيع، تنظيم، إنتاج)، وتجنّب الأفعال العامة مثل: (دعم، تشجيع، تحسين)، إلا إذا كانت مقرونة بمؤشرات قياس واضحة.</w:t>
      </w:r>
    </w:p>
    <w:p w14:paraId="273A5247" w14:textId="170B70BD" w:rsidR="0042208F" w:rsidRDefault="0042208F" w:rsidP="0042208F">
      <w:pPr>
        <w:rPr>
          <w:rtl/>
        </w:rPr>
      </w:pPr>
      <w:r w:rsidRPr="002A078C">
        <w:rPr>
          <w:rFonts w:ascii="Sakkal Majalla" w:hAnsi="Sakkal Majalla"/>
          <w:noProof/>
          <w:color w:val="002060"/>
          <w:sz w:val="34"/>
          <w:lang w:bidi="ar-SY"/>
        </w:rPr>
        <mc:AlternateContent>
          <mc:Choice Requires="wpg">
            <w:drawing>
              <wp:inline distT="0" distB="0" distL="0" distR="0" wp14:anchorId="2CF0B2D7" wp14:editId="775699DB">
                <wp:extent cx="5731510" cy="895350"/>
                <wp:effectExtent l="0" t="0" r="21590" b="19050"/>
                <wp:docPr id="1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0" name="صورة 38"/>
                          <pic:cNvPicPr/>
                        </pic:nvPicPr>
                        <pic:blipFill>
                          <a:blip r:embed="rId7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1" name="مجموعة 39"/>
                        <wpg:cNvGrpSpPr/>
                        <wpg:grpSpPr>
                          <a:xfrm>
                            <a:off x="0" y="0"/>
                            <a:ext cx="5731510" cy="895350"/>
                            <a:chOff x="0" y="0"/>
                            <a:chExt cx="5878196" cy="918845"/>
                          </a:xfrm>
                        </wpg:grpSpPr>
                        <wpg:grpSp>
                          <wpg:cNvPr id="132" name="مجموعة 40"/>
                          <wpg:cNvGrpSpPr/>
                          <wpg:grpSpPr>
                            <a:xfrm>
                              <a:off x="0" y="0"/>
                              <a:ext cx="5878196" cy="918845"/>
                              <a:chOff x="0" y="0"/>
                              <a:chExt cx="6240348" cy="919070"/>
                            </a:xfrm>
                          </wpg:grpSpPr>
                          <wpg:grpSp>
                            <wpg:cNvPr id="133" name="مجموعة 41"/>
                            <wpg:cNvGrpSpPr/>
                            <wpg:grpSpPr>
                              <a:xfrm>
                                <a:off x="0" y="169208"/>
                                <a:ext cx="5433072" cy="580613"/>
                                <a:chOff x="0" y="169208"/>
                                <a:chExt cx="5433072" cy="580613"/>
                              </a:xfrm>
                            </wpg:grpSpPr>
                            <wps:wsp>
                              <wps:cNvPr id="1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 name="مربع نص 41"/>
                          <wps:cNvSpPr txBox="1"/>
                          <wps:spPr>
                            <a:xfrm>
                              <a:off x="204484" y="256976"/>
                              <a:ext cx="4616071" cy="387740"/>
                            </a:xfrm>
                            <a:prstGeom prst="rect">
                              <a:avLst/>
                            </a:prstGeom>
                            <a:noFill/>
                          </wps:spPr>
                          <wps:txbx>
                            <w:txbxContent>
                              <w:p w14:paraId="2882D940" w14:textId="7F79F049"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التخطيط التشغيلي وتوزيع المهام</w:t>
                                </w:r>
                              </w:p>
                            </w:txbxContent>
                          </wps:txbx>
                          <wps:bodyPr wrap="square" rtlCol="1">
                            <a:spAutoFit/>
                          </wps:bodyPr>
                        </wps:wsp>
                      </wpg:grpSp>
                    </wpg:wgp>
                  </a:graphicData>
                </a:graphic>
              </wp:inline>
            </w:drawing>
          </mc:Choice>
          <mc:Fallback>
            <w:pict>
              <v:group w14:anchorId="2CF0B2D7" id="_x0000_s127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">
                <v:shape id="صورة 38" o:spid="_x0000_s127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">
                  <v:imagedata r:id="rId78" o:title=""/>
                </v:shape>
                <v:group id="مجموعة 39" o:spid="_x0000_s12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group id="مجموعة 40" o:spid="_x0000_s12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group id="مجموعة 41" o:spid="_x0000_s12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شكل حر 42" o:spid="_x0000_s12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" fillcolor="#168489" stroked="f" strokeweight="1pt">
                        <v:stroke joinstyle="miter"/>
                      </v:roundrect>
                    </v:group>
                    <v:oval id="شكل بيضاوي 44" o:spid="_x0000_s12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" filled="f" strokecolor="#a5a5a5 [2092]" strokeweight="1pt">
                      <v:stroke joinstyle="miter"/>
                    </v:oval>
                  </v:group>
                  <v:shape id="مربع نص 41" o:spid="_x0000_s1283"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eAwwAAAANwAAAAPAAAAZHJzL2Rvd25yZXYueG1sRE9Na8JA&#10;EL0X/A/LCL3VjUp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31HgMMAAAADcAAAADwAAAAAA&#10;AAAAAAAAAAAHAgAAZHJzL2Rvd25yZXYueG1sUEsFBgAAAAADAAMAtwAAAPQCAAAAAA==&#10;" filled="f" stroked="f">
                    <v:textbox style="mso-fit-shape-to-text:t">
                      <w:txbxContent>
                        <w:p w14:paraId="2882D940" w14:textId="7F79F049" w:rsidR="0042208F" w:rsidRDefault="00066F1A" w:rsidP="0042208F">
                          <w:pPr>
                            <w:rPr>
                              <w:rFonts w:eastAsia="Calibri" w:hAnsi="Adobe Arabic" w:cs="Adobe Arabic"/>
                              <w:b/>
                              <w:bCs/>
                              <w:color w:val="FFFFFF"/>
                              <w:kern w:val="24"/>
                              <w:sz w:val="36"/>
                              <w:szCs w:val="36"/>
                              <w:lang w:bidi="ar-EG"/>
                            </w:rPr>
                          </w:pPr>
                          <w:r w:rsidRPr="00066F1A">
                            <w:rPr>
                              <w:rFonts w:eastAsia="Calibri" w:hAnsi="Adobe Arabic" w:cs="Adobe Arabic"/>
                              <w:b/>
                              <w:bCs/>
                              <w:color w:val="FFFFFF"/>
                              <w:kern w:val="24"/>
                              <w:sz w:val="36"/>
                              <w:szCs w:val="36"/>
                              <w:rtl/>
                              <w:lang w:bidi="ar-EG"/>
                            </w:rPr>
                            <w:t>التخطيط التشغيلي وتوزيع المهام</w:t>
                          </w:r>
                        </w:p>
                      </w:txbxContent>
                    </v:textbox>
                  </v:shape>
                </v:group>
                <w10:anchorlock/>
              </v:group>
            </w:pict>
          </mc:Fallback>
        </mc:AlternateContent>
      </w:r>
    </w:p>
    <w:p w14:paraId="731522A2" w14:textId="77777777" w:rsidR="0042208F" w:rsidRPr="00066F1A" w:rsidRDefault="0042208F" w:rsidP="00066F1A">
      <w:pPr>
        <w:pStyle w:val="ad"/>
        <w:rPr>
          <w:b w:val="0"/>
          <w:bCs/>
          <w:color w:val="168489"/>
          <w:rtl/>
        </w:rPr>
      </w:pPr>
      <w:r w:rsidRPr="00066F1A">
        <w:rPr>
          <w:b w:val="0"/>
          <w:bCs/>
          <w:color w:val="168489"/>
          <w:rtl/>
        </w:rPr>
        <w:t>التخطيط التشغيلي:</w:t>
      </w:r>
    </w:p>
    <w:p w14:paraId="0CDE8A6E" w14:textId="77777777" w:rsidR="0042208F" w:rsidRDefault="0042208F" w:rsidP="0042208F">
      <w:r w:rsidRPr="001B17CB">
        <w:rPr>
          <w:rtl/>
        </w:rPr>
        <w:t>هو ترجمة الأهداف الاستراتيجية إلى خطط عمل تفصيلية تحدّد الإجراءات والأنشطة والموارد اللازمة لتنفيذ المشروع. ويشمل:</w:t>
      </w:r>
    </w:p>
    <w:p w14:paraId="1CB2AD59" w14:textId="19A57BD7" w:rsidR="00066F1A" w:rsidRPr="001B17CB" w:rsidRDefault="00066F1A" w:rsidP="00066F1A">
      <w:pPr>
        <w:bidi w:val="0"/>
        <w:rPr>
          <w:rtl/>
        </w:rPr>
      </w:pPr>
      <w:r w:rsidRPr="00066F1A">
        <w:rPr>
          <w:noProof/>
        </w:rPr>
        <mc:AlternateContent>
          <mc:Choice Requires="wpg">
            <w:drawing>
              <wp:inline distT="0" distB="0" distL="0" distR="0" wp14:anchorId="7C8CA585" wp14:editId="65997106">
                <wp:extent cx="5819525" cy="1252094"/>
                <wp:effectExtent l="0" t="0" r="10160" b="24765"/>
                <wp:docPr id="4145" name="Group 15"/>
                <wp:cNvGraphicFramePr/>
                <a:graphic xmlns:a="http://schemas.openxmlformats.org/drawingml/2006/main">
                  <a:graphicData uri="http://schemas.microsoft.com/office/word/2010/wordprocessingGroup">
                    <wpg:wgp>
                      <wpg:cNvGrpSpPr/>
                      <wpg:grpSpPr>
                        <a:xfrm>
                          <a:off x="0" y="0"/>
                          <a:ext cx="5819525" cy="1252094"/>
                          <a:chOff x="0" y="0"/>
                          <a:chExt cx="5819525" cy="1252094"/>
                        </a:xfrm>
                      </wpg:grpSpPr>
                      <wpg:grpSp>
                        <wpg:cNvPr id="4146" name="Group 4146"/>
                        <wpg:cNvGrpSpPr/>
                        <wpg:grpSpPr>
                          <a:xfrm>
                            <a:off x="0" y="0"/>
                            <a:ext cx="1132732" cy="1252094"/>
                            <a:chOff x="0" y="0"/>
                            <a:chExt cx="2120066" cy="1805054"/>
                          </a:xfrm>
                        </wpg:grpSpPr>
                        <wpg:grpSp>
                          <wpg:cNvPr id="4147" name="Group 4147"/>
                          <wpg:cNvGrpSpPr/>
                          <wpg:grpSpPr>
                            <a:xfrm>
                              <a:off x="0" y="0"/>
                              <a:ext cx="2120066" cy="1805054"/>
                              <a:chOff x="0" y="0"/>
                              <a:chExt cx="2809460" cy="2392014"/>
                            </a:xfrm>
                          </wpg:grpSpPr>
                          <wps:wsp>
                            <wps:cNvPr id="4148" name="Freeform: Shape 4148"/>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149" name="Freeform: Shape 4149"/>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150" name="TextBox 126"/>
                          <wps:cNvSpPr txBox="1">
                            <a:spLocks noChangeArrowheads="1"/>
                          </wps:cNvSpPr>
                          <wps:spPr bwMode="auto">
                            <a:xfrm flipV="1">
                              <a:off x="104870" y="413982"/>
                              <a:ext cx="1831839" cy="963764"/>
                            </a:xfrm>
                            <a:prstGeom prst="rect">
                              <a:avLst/>
                            </a:prstGeom>
                          </wps:spPr>
                          <wps:txbx>
                            <w:txbxContent>
                              <w:p w14:paraId="665A119B" w14:textId="3C8C0085"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مؤشرات الأداء</w:t>
                                </w:r>
                              </w:p>
                            </w:txbxContent>
                          </wps:txbx>
                          <wps:bodyPr rot="0" vert="horz" wrap="square" lIns="0" tIns="45720" rIns="0" bIns="45720" anchor="b" anchorCtr="0" upright="1">
                            <a:noAutofit/>
                          </wps:bodyPr>
                        </wps:wsp>
                      </wpg:grpSp>
                      <wpg:grpSp>
                        <wpg:cNvPr id="4151" name="Group 4151"/>
                        <wpg:cNvGrpSpPr/>
                        <wpg:grpSpPr>
                          <a:xfrm>
                            <a:off x="1170601" y="0"/>
                            <a:ext cx="4648924" cy="1252094"/>
                            <a:chOff x="1170601" y="0"/>
                            <a:chExt cx="4648924" cy="1252094"/>
                          </a:xfrm>
                        </wpg:grpSpPr>
                        <wpg:grpSp>
                          <wpg:cNvPr id="4152" name="Group 4152"/>
                          <wpg:cNvGrpSpPr/>
                          <wpg:grpSpPr>
                            <a:xfrm>
                              <a:off x="1170601" y="0"/>
                              <a:ext cx="1132732" cy="1252094"/>
                              <a:chOff x="1170601" y="0"/>
                              <a:chExt cx="2120066" cy="1805054"/>
                            </a:xfrm>
                          </wpg:grpSpPr>
                          <wpg:grpSp>
                            <wpg:cNvPr id="4153" name="Group 4153"/>
                            <wpg:cNvGrpSpPr/>
                            <wpg:grpSpPr>
                              <a:xfrm>
                                <a:off x="1170601" y="0"/>
                                <a:ext cx="2120066" cy="1805054"/>
                                <a:chOff x="1170601" y="0"/>
                                <a:chExt cx="2809460" cy="2392014"/>
                              </a:xfrm>
                            </wpg:grpSpPr>
                            <wps:wsp>
                              <wps:cNvPr id="4154" name="Freeform: Shape 4154"/>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155" name="Freeform: Shape 4155"/>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156" name="TextBox 153"/>
                            <wps:cNvSpPr txBox="1">
                              <a:spLocks noChangeArrowheads="1"/>
                            </wps:cNvSpPr>
                            <wps:spPr bwMode="auto">
                              <a:xfrm flipV="1">
                                <a:off x="1275471" y="374561"/>
                                <a:ext cx="1831839" cy="1042606"/>
                              </a:xfrm>
                              <a:prstGeom prst="rect">
                                <a:avLst/>
                              </a:prstGeom>
                            </wps:spPr>
                            <wps:txbx>
                              <w:txbxContent>
                                <w:p w14:paraId="5C981E68" w14:textId="73B63EFD"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وضع الميزانية التقديرية</w:t>
                                  </w:r>
                                </w:p>
                              </w:txbxContent>
                            </wps:txbx>
                            <wps:bodyPr rot="0" vert="horz" wrap="square" lIns="0" tIns="45720" rIns="0" bIns="45720" anchor="b" anchorCtr="0" upright="1">
                              <a:noAutofit/>
                            </wps:bodyPr>
                          </wps:wsp>
                        </wpg:grpSp>
                        <wpg:grpSp>
                          <wpg:cNvPr id="4157" name="Group 4157"/>
                          <wpg:cNvGrpSpPr/>
                          <wpg:grpSpPr>
                            <a:xfrm>
                              <a:off x="3511166" y="0"/>
                              <a:ext cx="1132732" cy="1252094"/>
                              <a:chOff x="3511166" y="0"/>
                              <a:chExt cx="2120066" cy="1805054"/>
                            </a:xfrm>
                          </wpg:grpSpPr>
                          <wpg:grpSp>
                            <wpg:cNvPr id="4158" name="Group 4158"/>
                            <wpg:cNvGrpSpPr/>
                            <wpg:grpSpPr>
                              <a:xfrm>
                                <a:off x="3511166" y="0"/>
                                <a:ext cx="2120066" cy="1805054"/>
                                <a:chOff x="3511166" y="0"/>
                                <a:chExt cx="2809460" cy="2392014"/>
                              </a:xfrm>
                            </wpg:grpSpPr>
                            <wps:wsp>
                              <wps:cNvPr id="4159" name="Freeform: Shape 4159"/>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62637163" name="Freeform: Shape 1462637163"/>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1337" name="TextBox 144"/>
                            <wps:cNvSpPr txBox="1">
                              <a:spLocks noChangeArrowheads="1"/>
                            </wps:cNvSpPr>
                            <wps:spPr bwMode="auto">
                              <a:xfrm flipV="1">
                                <a:off x="3616036" y="399521"/>
                                <a:ext cx="1831839" cy="992685"/>
                              </a:xfrm>
                              <a:prstGeom prst="rect">
                                <a:avLst/>
                              </a:prstGeom>
                            </wps:spPr>
                            <wps:txbx>
                              <w:txbxContent>
                                <w:p w14:paraId="12153497" w14:textId="5719B26E"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وضع الجدول الزمني</w:t>
                                  </w:r>
                                </w:p>
                              </w:txbxContent>
                            </wps:txbx>
                            <wps:bodyPr rot="0" vert="horz" wrap="square" lIns="0" tIns="45720" rIns="0" bIns="45720" anchor="b" anchorCtr="0" upright="1">
                              <a:noAutofit/>
                            </wps:bodyPr>
                          </wps:wsp>
                        </wpg:grpSp>
                        <wpg:grpSp>
                          <wpg:cNvPr id="1608691355" name="Group 1608691355"/>
                          <wpg:cNvGrpSpPr/>
                          <wpg:grpSpPr>
                            <a:xfrm>
                              <a:off x="2346228" y="0"/>
                              <a:ext cx="1132732" cy="1252094"/>
                              <a:chOff x="2346228" y="0"/>
                              <a:chExt cx="2120066" cy="1805054"/>
                            </a:xfrm>
                          </wpg:grpSpPr>
                          <wpg:grpSp>
                            <wpg:cNvPr id="1608691356" name="Group 1608691356"/>
                            <wpg:cNvGrpSpPr/>
                            <wpg:grpSpPr>
                              <a:xfrm>
                                <a:off x="2346228" y="0"/>
                                <a:ext cx="2120066" cy="1805054"/>
                                <a:chOff x="2346228" y="0"/>
                                <a:chExt cx="2809460" cy="2392014"/>
                              </a:xfrm>
                            </wpg:grpSpPr>
                            <wps:wsp>
                              <wps:cNvPr id="1608691357" name="Freeform: Shape 1608691357"/>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1358" name="Freeform: Shape 1608691358"/>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1365" name="TextBox 148"/>
                            <wps:cNvSpPr txBox="1">
                              <a:spLocks noChangeArrowheads="1"/>
                            </wps:cNvSpPr>
                            <wps:spPr bwMode="auto">
                              <a:xfrm flipV="1">
                                <a:off x="2451098" y="425635"/>
                                <a:ext cx="1831839" cy="940459"/>
                              </a:xfrm>
                              <a:prstGeom prst="rect">
                                <a:avLst/>
                              </a:prstGeom>
                            </wps:spPr>
                            <wps:txbx>
                              <w:txbxContent>
                                <w:p w14:paraId="5C625BB0" w14:textId="24A34A60"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الموارد المطلوبة</w:t>
                                  </w:r>
                                </w:p>
                              </w:txbxContent>
                            </wps:txbx>
                            <wps:bodyPr rot="0" vert="horz" wrap="square" lIns="0" tIns="45720" rIns="0" bIns="45720" anchor="b" anchorCtr="0" upright="1">
                              <a:noAutofit/>
                            </wps:bodyPr>
                          </wps:wsp>
                        </wpg:grpSp>
                        <wpg:grpSp>
                          <wpg:cNvPr id="1608691371" name="Group 1608691371"/>
                          <wpg:cNvGrpSpPr/>
                          <wpg:grpSpPr>
                            <a:xfrm>
                              <a:off x="4686793" y="0"/>
                              <a:ext cx="1132732" cy="1252094"/>
                              <a:chOff x="4686793" y="0"/>
                              <a:chExt cx="2120066" cy="1805054"/>
                            </a:xfrm>
                          </wpg:grpSpPr>
                          <wpg:grpSp>
                            <wpg:cNvPr id="1608691372" name="Group 1608691372"/>
                            <wpg:cNvGrpSpPr/>
                            <wpg:grpSpPr>
                              <a:xfrm>
                                <a:off x="4686793" y="0"/>
                                <a:ext cx="2120066" cy="1805054"/>
                                <a:chOff x="4686793" y="0"/>
                                <a:chExt cx="2809460" cy="2392014"/>
                              </a:xfrm>
                            </wpg:grpSpPr>
                            <wps:wsp>
                              <wps:cNvPr id="1608691373" name="Freeform: Shape 1608691373"/>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08691374" name="Freeform: Shape 1608691374"/>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608691375" name="TextBox 140"/>
                            <wps:cNvSpPr txBox="1">
                              <a:spLocks noChangeArrowheads="1"/>
                            </wps:cNvSpPr>
                            <wps:spPr bwMode="auto">
                              <a:xfrm flipV="1">
                                <a:off x="5031498" y="400950"/>
                                <a:ext cx="1350875" cy="989503"/>
                              </a:xfrm>
                              <a:prstGeom prst="rect">
                                <a:avLst/>
                              </a:prstGeom>
                            </wps:spPr>
                            <wps:txbx>
                              <w:txbxContent>
                                <w:p w14:paraId="56150E4B" w14:textId="2F6D4F89" w:rsid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الأنشطة</w:t>
                                  </w:r>
                                </w:p>
                              </w:txbxContent>
                            </wps:txbx>
                            <wps:bodyPr rot="0" vert="horz" wrap="square" lIns="0" tIns="45720" rIns="0" bIns="45720" anchor="b" anchorCtr="0" upright="1">
                              <a:noAutofit/>
                            </wps:bodyPr>
                          </wps:wsp>
                        </wpg:grpSp>
                      </wpg:grpSp>
                    </wpg:wgp>
                  </a:graphicData>
                </a:graphic>
              </wp:inline>
            </w:drawing>
          </mc:Choice>
          <mc:Fallback>
            <w:pict>
              <v:group w14:anchorId="7C8CA585" id="Group 15" o:spid="_x0000_s1284" style="width:458.25pt;height:98.6pt;mso-position-horizontal-relative:char;mso-position-vertical-relative:line" coordsize="58195,1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">
                <v:group id="Group 4146" o:spid="_x0000_s1285"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">
                  <v:group id="Group 4147" o:spid="_x0000_s1286"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">
                    <v:shape id="Freeform: Shape 4148" o:spid="_x0000_s1287"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4149" o:spid="_x0000_s1288"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26" o:spid="_x0000_s1289" type="#_x0000_t202" style="position:absolute;left:1048;top:4139;width:18319;height:963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" filled="f" stroked="f">
                    <v:textbox inset="0,,0">
                      <w:txbxContent>
                        <w:p w14:paraId="665A119B" w14:textId="3C8C0085"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مؤشرات الأداء</w:t>
                          </w:r>
                        </w:p>
                      </w:txbxContent>
                    </v:textbox>
                  </v:shape>
                </v:group>
                <v:group id="Group 4151" o:spid="_x0000_s1290" style="position:absolute;left:11706;width:46489;height:12520" coordorigin="11706" coordsize="46489,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">
                  <v:group id="Group 4152" o:spid="_x0000_s1291"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PU8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0gX8vglPQK5/AAAA//8DAFBLAQItABQABgAIAAAAIQDb4fbL7gAAAIUBAAATAAAAAAAA&#10;AAAAAAAAAAAAAABbQ29udGVudF9UeXBlc10ueG1sUEsBAi0AFAAGAAgAAAAhAFr0LFu/AAAAFQEA&#10;AAsAAAAAAAAAAAAAAAAAHwEAAF9yZWxzLy5yZWxzUEsBAi0AFAAGAAgAAAAhAB7o9TzHAAAA3QAA&#10;AA8AAAAAAAAAAAAAAAAABwIAAGRycy9kb3ducmV2LnhtbFBLBQYAAAAAAwADALcAAAD7AgAAAAA=&#10;">
                    <v:group id="Group 4153" o:spid="_x0000_s1292"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">
                      <v:shape id="Freeform: Shape 4154" o:spid="_x0000_s1293"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4155" o:spid="_x0000_s1294"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53" o:spid="_x0000_s1295" type="#_x0000_t202" style="position:absolute;left:12754;top:3745;width:18319;height:1042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" filled="f" stroked="f">
                      <v:textbox inset="0,,0">
                        <w:txbxContent>
                          <w:p w14:paraId="5C981E68" w14:textId="73B63EFD"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وضع الميزانية التقديرية</w:t>
                            </w:r>
                          </w:p>
                        </w:txbxContent>
                      </v:textbox>
                    </v:shape>
                  </v:group>
                  <v:group id="Group 4157" o:spid="_x0000_s1296"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">
                    <v:group id="Group 4158" o:spid="_x0000_s1297"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">
                      <v:shape id="Freeform: Shape 4159" o:spid="_x0000_s1298"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462637163" o:spid="_x0000_s1299"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4" o:spid="_x0000_s1300" type="#_x0000_t202" style="position:absolute;left:36160;top:3995;width:18318;height:992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" filled="f" stroked="f">
                      <v:textbox inset="0,,0">
                        <w:txbxContent>
                          <w:p w14:paraId="12153497" w14:textId="5719B26E"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وضع الجدول الزمني</w:t>
                            </w:r>
                          </w:p>
                        </w:txbxContent>
                      </v:textbox>
                    </v:shape>
                  </v:group>
                  <v:group id="Group 1608691355" o:spid="_x0000_s1301"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">
                    <v:group id="Group 1608691356" o:spid="_x0000_s1302"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">
                      <v:shape id="Freeform: Shape 1608691357" o:spid="_x0000_s1303"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1358" o:spid="_x0000_s1304"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8" o:spid="_x0000_s1305" type="#_x0000_t202" style="position:absolute;left:24510;top:4256;width:18319;height:940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" filled="f" stroked="f">
                      <v:textbox inset="0,,0">
                        <w:txbxContent>
                          <w:p w14:paraId="5C625BB0" w14:textId="24A34A60" w:rsidR="00066F1A" w:rsidRP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الموارد المطلوبة</w:t>
                            </w:r>
                          </w:p>
                        </w:txbxContent>
                      </v:textbox>
                    </v:shape>
                  </v:group>
                  <v:group id="Group 1608691371" o:spid="_x0000_s1306"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">
                    <v:group id="Group 1608691372" o:spid="_x0000_s1307"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">
                      <v:shape id="Freeform: Shape 1608691373" o:spid="_x0000_s1308"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608691374" o:spid="_x0000_s1309"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0" o:spid="_x0000_s1310" type="#_x0000_t202" style="position:absolute;left:50314;top:4009;width:13509;height:98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" filled="f" stroked="f">
                      <v:textbox inset="0,,0">
                        <w:txbxContent>
                          <w:p w14:paraId="56150E4B" w14:textId="2F6D4F89" w:rsidR="00066F1A" w:rsidRDefault="00066F1A" w:rsidP="00066F1A">
                            <w:pPr>
                              <w:jc w:val="center"/>
                              <w:rPr>
                                <w:rFonts w:eastAsia="Calibri" w:hAnsi="Adobe Arabic" w:cs="Adobe Arabic"/>
                                <w:b/>
                                <w:bCs/>
                                <w:kern w:val="24"/>
                                <w:sz w:val="36"/>
                                <w:szCs w:val="36"/>
                                <w:lang w:bidi="ar-EG"/>
                              </w:rPr>
                            </w:pPr>
                            <w:r w:rsidRPr="00066F1A">
                              <w:rPr>
                                <w:rFonts w:eastAsia="Calibri" w:hAnsi="Adobe Arabic" w:cs="Adobe Arabic"/>
                                <w:b/>
                                <w:bCs/>
                                <w:kern w:val="24"/>
                                <w:sz w:val="36"/>
                                <w:szCs w:val="36"/>
                                <w:rtl/>
                                <w:lang w:bidi="ar-EG"/>
                              </w:rPr>
                              <w:t>تحديد الأنشطة</w:t>
                            </w:r>
                          </w:p>
                        </w:txbxContent>
                      </v:textbox>
                    </v:shape>
                  </v:group>
                </v:group>
                <w10:anchorlock/>
              </v:group>
            </w:pict>
          </mc:Fallback>
        </mc:AlternateContent>
      </w:r>
    </w:p>
    <w:p w14:paraId="50714EE3" w14:textId="77777777" w:rsidR="0042208F" w:rsidRPr="001B17CB" w:rsidRDefault="0042208F" w:rsidP="0042208F">
      <w:pPr>
        <w:rPr>
          <w:rtl/>
        </w:rPr>
      </w:pPr>
      <w:r w:rsidRPr="00066F1A">
        <w:rPr>
          <w:color w:val="168489"/>
          <w:rtl/>
        </w:rPr>
        <w:t>1. تحديد الأنشطة:</w:t>
      </w:r>
      <w:r w:rsidRPr="001B17CB">
        <w:rPr>
          <w:rtl/>
        </w:rPr>
        <w:t xml:space="preserve"> حصر كافة الأنشطة والمهام اللازمة لتحقيق أهداف المشروع.</w:t>
      </w:r>
    </w:p>
    <w:p w14:paraId="25EC4BC2" w14:textId="77777777" w:rsidR="0042208F" w:rsidRPr="001B17CB" w:rsidRDefault="0042208F" w:rsidP="0042208F">
      <w:pPr>
        <w:rPr>
          <w:rtl/>
        </w:rPr>
      </w:pPr>
      <w:r w:rsidRPr="00066F1A">
        <w:rPr>
          <w:color w:val="168489"/>
          <w:rtl/>
        </w:rPr>
        <w:t>2. وضع الجدول الزمني:</w:t>
      </w:r>
      <w:r w:rsidRPr="001B17CB">
        <w:rPr>
          <w:rtl/>
        </w:rPr>
        <w:t xml:space="preserve"> تحديد مواعيد بدء وانتهاء كل نشاط، مع مراعاة التسلسل المنطقي والاعتماديات بين الأنشطة.</w:t>
      </w:r>
    </w:p>
    <w:p w14:paraId="75231D87" w14:textId="77777777" w:rsidR="0042208F" w:rsidRPr="001B17CB" w:rsidRDefault="0042208F" w:rsidP="0042208F">
      <w:pPr>
        <w:rPr>
          <w:rtl/>
        </w:rPr>
      </w:pPr>
      <w:r w:rsidRPr="00066F1A">
        <w:rPr>
          <w:color w:val="168489"/>
          <w:rtl/>
        </w:rPr>
        <w:t>3. تحديد الموارد المطلوبة:</w:t>
      </w:r>
      <w:r w:rsidRPr="001B17CB">
        <w:rPr>
          <w:rtl/>
        </w:rPr>
        <w:t xml:space="preserve"> حصر الاحتياجات البشرية واللوجستية والمالية لكل نشاط.</w:t>
      </w:r>
    </w:p>
    <w:p w14:paraId="5F30ABE4" w14:textId="77777777" w:rsidR="0042208F" w:rsidRPr="001B17CB" w:rsidRDefault="0042208F" w:rsidP="0042208F">
      <w:pPr>
        <w:rPr>
          <w:rtl/>
        </w:rPr>
      </w:pPr>
      <w:r w:rsidRPr="00066F1A">
        <w:rPr>
          <w:color w:val="168489"/>
          <w:rtl/>
        </w:rPr>
        <w:t>4. وضع الميزانية التقديرية:</w:t>
      </w:r>
      <w:r w:rsidRPr="001B17CB">
        <w:rPr>
          <w:rtl/>
        </w:rPr>
        <w:t xml:space="preserve"> تقدير التكاليف المتوقعة وتحديد مصادر التمويل.</w:t>
      </w:r>
    </w:p>
    <w:p w14:paraId="693F40BD" w14:textId="77777777" w:rsidR="0042208F" w:rsidRPr="001B17CB" w:rsidRDefault="0042208F" w:rsidP="0042208F">
      <w:pPr>
        <w:rPr>
          <w:rtl/>
        </w:rPr>
      </w:pPr>
      <w:r w:rsidRPr="00066F1A">
        <w:rPr>
          <w:color w:val="168489"/>
          <w:rtl/>
        </w:rPr>
        <w:t>5. تحديد مؤشرات الأداء:</w:t>
      </w:r>
      <w:r w:rsidRPr="001B17CB">
        <w:rPr>
          <w:rtl/>
        </w:rPr>
        <w:t xml:space="preserve"> وضع مقاييس واضحة لمتابعة التقدّم وتقييم النجاح.</w:t>
      </w:r>
    </w:p>
    <w:p w14:paraId="3AA3769D" w14:textId="77777777" w:rsidR="0042208F" w:rsidRDefault="0042208F" w:rsidP="00066F1A">
      <w:pPr>
        <w:pStyle w:val="ad"/>
        <w:keepNext/>
        <w:rPr>
          <w:b w:val="0"/>
          <w:bCs/>
          <w:color w:val="168489"/>
        </w:rPr>
      </w:pPr>
      <w:r w:rsidRPr="00066F1A">
        <w:rPr>
          <w:b w:val="0"/>
          <w:bCs/>
          <w:color w:val="168489"/>
          <w:rtl/>
        </w:rPr>
        <w:lastRenderedPageBreak/>
        <w:t>أدوات مساعدة للتخطيط التشغيلي:</w:t>
      </w:r>
    </w:p>
    <w:p w14:paraId="1477D8C8" w14:textId="17906310" w:rsidR="00066F1A" w:rsidRPr="00066F1A" w:rsidRDefault="00066F1A" w:rsidP="00066F1A">
      <w:pPr>
        <w:pStyle w:val="ad"/>
        <w:keepNext/>
        <w:rPr>
          <w:b w:val="0"/>
          <w:bCs/>
          <w:color w:val="168489"/>
          <w:rtl/>
        </w:rPr>
      </w:pPr>
      <w:r w:rsidRPr="00066F1A">
        <w:rPr>
          <w:b w:val="0"/>
          <w:bCs/>
          <w:noProof/>
          <w:color w:val="168489"/>
        </w:rPr>
        <mc:AlternateContent>
          <mc:Choice Requires="wpg">
            <w:drawing>
              <wp:inline distT="0" distB="0" distL="0" distR="0" wp14:anchorId="193516F6" wp14:editId="5A2E3C5D">
                <wp:extent cx="5397054" cy="1753072"/>
                <wp:effectExtent l="0" t="0" r="13335" b="19050"/>
                <wp:docPr id="1608691376" name="Group 61"/>
                <wp:cNvGraphicFramePr/>
                <a:graphic xmlns:a="http://schemas.openxmlformats.org/drawingml/2006/main">
                  <a:graphicData uri="http://schemas.microsoft.com/office/word/2010/wordprocessingGroup">
                    <wpg:wgp>
                      <wpg:cNvGrpSpPr/>
                      <wpg:grpSpPr>
                        <a:xfrm>
                          <a:off x="0" y="0"/>
                          <a:ext cx="5397054" cy="1753072"/>
                          <a:chOff x="0" y="0"/>
                          <a:chExt cx="5397054" cy="1753072"/>
                        </a:xfrm>
                      </wpg:grpSpPr>
                      <wpg:grpSp>
                        <wpg:cNvPr id="1608691377" name="Group 1608691377"/>
                        <wpg:cNvGrpSpPr/>
                        <wpg:grpSpPr>
                          <a:xfrm>
                            <a:off x="1817024" y="0"/>
                            <a:ext cx="1753074" cy="1753072"/>
                            <a:chOff x="1817024" y="0"/>
                            <a:chExt cx="1722784" cy="1722784"/>
                          </a:xfrm>
                        </wpg:grpSpPr>
                        <wps:wsp>
                          <wps:cNvPr id="1608691378" name="Oval 1608691378"/>
                          <wps:cNvSpPr/>
                          <wps:spPr>
                            <a:xfrm>
                              <a:off x="1817024" y="0"/>
                              <a:ext cx="1722784" cy="1722784"/>
                            </a:xfrm>
                            <a:prstGeom prst="ellipse">
                              <a:avLst/>
                            </a:prstGeom>
                            <a:noFill/>
                            <a:ln>
                              <a:solidFill>
                                <a:schemeClr val="bg1">
                                  <a:lumMod val="5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79" name="Oval 1608691379"/>
                          <wps:cNvSpPr/>
                          <wps:spPr>
                            <a:xfrm>
                              <a:off x="1909790" y="92766"/>
                              <a:ext cx="1537252" cy="1537252"/>
                            </a:xfrm>
                            <a:prstGeom prst="ellipse">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0" name="Oval 1608691380"/>
                          <wps:cNvSpPr/>
                          <wps:spPr>
                            <a:xfrm>
                              <a:off x="1989578" y="172554"/>
                              <a:ext cx="1377676" cy="1377676"/>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1" name="TextBox 13"/>
                          <wps:cNvSpPr txBox="1">
                            <a:spLocks noChangeArrowheads="1"/>
                          </wps:cNvSpPr>
                          <wps:spPr bwMode="auto">
                            <a:xfrm flipV="1">
                              <a:off x="1909791" y="41852"/>
                              <a:ext cx="1537252" cy="1234444"/>
                            </a:xfrm>
                            <a:prstGeom prst="rect">
                              <a:avLst/>
                            </a:prstGeom>
                          </wps:spPr>
                          <wps:txbx>
                            <w:txbxContent>
                              <w:p w14:paraId="2E0CB71D" w14:textId="4DDC89D8"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مصفوفة المسؤوليات (</w:t>
                                </w:r>
                                <w:r w:rsidRPr="00066F1A">
                                  <w:rPr>
                                    <w:rFonts w:ascii="Adobe Arabic" w:hAnsi="Adobe Arabic" w:cs="Adobe Arabic"/>
                                    <w:b/>
                                    <w:bCs/>
                                    <w:color w:val="000000"/>
                                    <w:kern w:val="24"/>
                                    <w:sz w:val="36"/>
                                    <w:szCs w:val="36"/>
                                    <w:lang w:bidi="ar-SY"/>
                                  </w:rPr>
                                  <w:t>RACI Matrix</w:t>
                                </w:r>
                                <w:r w:rsidRPr="00066F1A">
                                  <w:rPr>
                                    <w:rFonts w:ascii="Adobe Arabic" w:hAnsi="Adobe Arabic" w:cs="Adobe Arabic"/>
                                    <w:b/>
                                    <w:bCs/>
                                    <w:color w:val="000000"/>
                                    <w:kern w:val="24"/>
                                    <w:sz w:val="36"/>
                                    <w:szCs w:val="36"/>
                                    <w:rtl/>
                                    <w:lang w:bidi="ar-SY"/>
                                  </w:rPr>
                                  <w:t>)</w:t>
                                </w:r>
                              </w:p>
                            </w:txbxContent>
                          </wps:txbx>
                          <wps:bodyPr rot="0" vert="horz" wrap="square" lIns="0" tIns="45720" rIns="0" bIns="45720" anchor="b" anchorCtr="0" upright="1">
                            <a:noAutofit/>
                          </wps:bodyPr>
                        </wps:wsp>
                      </wpg:grpSp>
                      <wpg:grpSp>
                        <wpg:cNvPr id="1608691382" name="Group 1608691382"/>
                        <wpg:cNvGrpSpPr/>
                        <wpg:grpSpPr>
                          <a:xfrm>
                            <a:off x="0" y="0"/>
                            <a:ext cx="5397054" cy="1753072"/>
                            <a:chOff x="0" y="0"/>
                            <a:chExt cx="5397054" cy="1753072"/>
                          </a:xfrm>
                        </wpg:grpSpPr>
                        <wpg:grpSp>
                          <wpg:cNvPr id="1608691383" name="Group 1608691383"/>
                          <wpg:cNvGrpSpPr/>
                          <wpg:grpSpPr>
                            <a:xfrm>
                              <a:off x="0" y="0"/>
                              <a:ext cx="1753074" cy="1753072"/>
                              <a:chOff x="0" y="0"/>
                              <a:chExt cx="1722784" cy="1722784"/>
                            </a:xfrm>
                          </wpg:grpSpPr>
                          <wps:wsp>
                            <wps:cNvPr id="1608691384" name="Oval 1608691384"/>
                            <wps:cNvSpPr/>
                            <wps:spPr>
                              <a:xfrm>
                                <a:off x="0" y="0"/>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5" name="Oval 1608691385"/>
                            <wps:cNvSpPr/>
                            <wps:spPr>
                              <a:xfrm>
                                <a:off x="92766" y="92766"/>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6" name="Oval 1608691386"/>
                            <wps:cNvSpPr/>
                            <wps:spPr>
                              <a:xfrm>
                                <a:off x="172554" y="172554"/>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7" name="TextBox 22"/>
                            <wps:cNvSpPr txBox="1">
                              <a:spLocks noChangeArrowheads="1"/>
                            </wps:cNvSpPr>
                            <wps:spPr bwMode="auto">
                              <a:xfrm flipV="1">
                                <a:off x="92767" y="210989"/>
                                <a:ext cx="1537252" cy="1234444"/>
                              </a:xfrm>
                              <a:prstGeom prst="rect">
                                <a:avLst/>
                              </a:prstGeom>
                            </wps:spPr>
                            <wps:txbx>
                              <w:txbxContent>
                                <w:p w14:paraId="0F8FC810" w14:textId="0B71ED65"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تحليل المسار الحرج (</w:t>
                                  </w:r>
                                  <w:r w:rsidRPr="00066F1A">
                                    <w:rPr>
                                      <w:rFonts w:ascii="Adobe Arabic" w:hAnsi="Adobe Arabic" w:cs="Adobe Arabic"/>
                                      <w:b/>
                                      <w:bCs/>
                                      <w:color w:val="000000"/>
                                      <w:kern w:val="24"/>
                                      <w:sz w:val="36"/>
                                      <w:szCs w:val="36"/>
                                      <w:lang w:bidi="ar-SY"/>
                                    </w:rPr>
                                    <w:t>Critical Path Analysis</w:t>
                                  </w:r>
                                  <w:r w:rsidRPr="00066F1A">
                                    <w:rPr>
                                      <w:rFonts w:ascii="Adobe Arabic" w:hAnsi="Adobe Arabic" w:cs="Adobe Arabic"/>
                                      <w:b/>
                                      <w:bCs/>
                                      <w:color w:val="000000"/>
                                      <w:kern w:val="24"/>
                                      <w:sz w:val="36"/>
                                      <w:szCs w:val="36"/>
                                      <w:rtl/>
                                      <w:lang w:bidi="ar-SY"/>
                                    </w:rPr>
                                    <w:t>)</w:t>
                                  </w:r>
                                </w:p>
                              </w:txbxContent>
                            </wps:txbx>
                            <wps:bodyPr rot="0" vert="horz" wrap="square" lIns="0" tIns="45720" rIns="0" bIns="45720" anchor="b" anchorCtr="0" upright="1">
                              <a:noAutofit/>
                            </wps:bodyPr>
                          </wps:wsp>
                        </wpg:grpSp>
                        <wpg:grpSp>
                          <wpg:cNvPr id="1608691388" name="Group 1608691388"/>
                          <wpg:cNvGrpSpPr/>
                          <wpg:grpSpPr>
                            <a:xfrm>
                              <a:off x="3643980" y="0"/>
                              <a:ext cx="1753074" cy="1753072"/>
                              <a:chOff x="3643980" y="0"/>
                              <a:chExt cx="1722784" cy="1722784"/>
                            </a:xfrm>
                          </wpg:grpSpPr>
                          <wps:wsp>
                            <wps:cNvPr id="1608691389" name="Oval 1608691389"/>
                            <wps:cNvSpPr/>
                            <wps:spPr>
                              <a:xfrm>
                                <a:off x="364398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90" name="Oval 1608691390"/>
                            <wps:cNvSpPr/>
                            <wps:spPr>
                              <a:xfrm>
                                <a:off x="373674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91" name="Oval 1608691391"/>
                            <wps:cNvSpPr/>
                            <wps:spPr>
                              <a:xfrm>
                                <a:off x="3816534"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52" name="TextBox 9"/>
                            <wps:cNvSpPr txBox="1">
                              <a:spLocks noChangeArrowheads="1"/>
                            </wps:cNvSpPr>
                            <wps:spPr bwMode="auto">
                              <a:xfrm flipV="1">
                                <a:off x="3736747" y="144494"/>
                                <a:ext cx="1537252" cy="1154653"/>
                              </a:xfrm>
                              <a:prstGeom prst="rect">
                                <a:avLst/>
                              </a:prstGeom>
                            </wps:spPr>
                            <wps:txbx>
                              <w:txbxContent>
                                <w:p w14:paraId="43E464E8" w14:textId="5CFFE27F"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مخطط غانت (</w:t>
                                  </w:r>
                                  <w:r w:rsidRPr="00066F1A">
                                    <w:rPr>
                                      <w:rFonts w:ascii="Adobe Arabic" w:hAnsi="Adobe Arabic" w:cs="Adobe Arabic"/>
                                      <w:b/>
                                      <w:bCs/>
                                      <w:color w:val="000000"/>
                                      <w:kern w:val="24"/>
                                      <w:sz w:val="36"/>
                                      <w:szCs w:val="36"/>
                                      <w:lang w:bidi="ar-SY"/>
                                    </w:rPr>
                                    <w:t>Gantt Chart</w:t>
                                  </w:r>
                                  <w:r w:rsidRPr="00066F1A">
                                    <w:rPr>
                                      <w:rFonts w:ascii="Adobe Arabic" w:hAnsi="Adobe Arabic" w:cs="Adobe Arabic"/>
                                      <w:b/>
                                      <w:bCs/>
                                      <w:color w:val="000000"/>
                                      <w:kern w:val="24"/>
                                      <w:sz w:val="36"/>
                                      <w:szCs w:val="36"/>
                                      <w:rtl/>
                                      <w:lang w:bidi="ar-SY"/>
                                    </w:rPr>
                                    <w:t>)</w:t>
                                  </w:r>
                                </w:p>
                              </w:txbxContent>
                            </wps:txbx>
                            <wps:bodyPr rot="0" vert="horz" wrap="square" lIns="0" tIns="45720" rIns="0" bIns="45720" anchor="b" anchorCtr="0" upright="1">
                              <a:noAutofit/>
                            </wps:bodyPr>
                          </wps:wsp>
                        </wpg:grpSp>
                      </wpg:grpSp>
                    </wpg:wgp>
                  </a:graphicData>
                </a:graphic>
              </wp:inline>
            </w:drawing>
          </mc:Choice>
          <mc:Fallback>
            <w:pict>
              <v:group w14:anchorId="193516F6" id="Group 61" o:spid="_x0000_s1311" style="width:424.95pt;height:138.05pt;mso-position-horizontal-relative:char;mso-position-vertical-relative:line" coordsize="53970,17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">
                <v:group id="Group 1608691377" o:spid="_x0000_s1312" style="position:absolute;left:18170;width:17530;height:17530" coordorigin="1817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">
                  <v:oval id="Oval 1608691378" o:spid="_x0000_s1313" style="position:absolute;left:1817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" filled="f" strokecolor="#7f7f7f [1612]" strokeweight="1pt">
                    <v:stroke dashstyle="1 1" joinstyle="miter"/>
                  </v:oval>
                  <v:oval id="Oval 1608691379" o:spid="_x0000_s1314" style="position:absolute;left:1909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" fillcolor="#7f7f7f [1612]" strokecolor="#7f7f7f [1612]" strokeweight="1pt">
                    <v:stroke joinstyle="miter"/>
                  </v:oval>
                  <v:oval id="Oval 1608691380" o:spid="_x0000_s1315" style="position:absolute;left:1989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" fillcolor="white [3212]" strokecolor="#7f7f7f [1612]" strokeweight="1pt">
                    <v:stroke joinstyle="miter"/>
                  </v:oval>
                  <v:shape id="TextBox 13" o:spid="_x0000_s1316" type="#_x0000_t202" style="position:absolute;left:19097;top:418;width:15373;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" filled="f" stroked="f">
                    <v:textbox inset="0,,0">
                      <w:txbxContent>
                        <w:p w14:paraId="2E0CB71D" w14:textId="4DDC89D8"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مصفوفة المسؤوليات (</w:t>
                          </w:r>
                          <w:r w:rsidRPr="00066F1A">
                            <w:rPr>
                              <w:rFonts w:ascii="Adobe Arabic" w:hAnsi="Adobe Arabic" w:cs="Adobe Arabic"/>
                              <w:b/>
                              <w:bCs/>
                              <w:color w:val="000000"/>
                              <w:kern w:val="24"/>
                              <w:sz w:val="36"/>
                              <w:szCs w:val="36"/>
                              <w:lang w:bidi="ar-SY"/>
                            </w:rPr>
                            <w:t>RACI Matrix</w:t>
                          </w:r>
                          <w:r w:rsidRPr="00066F1A">
                            <w:rPr>
                              <w:rFonts w:ascii="Adobe Arabic" w:hAnsi="Adobe Arabic" w:cs="Adobe Arabic"/>
                              <w:b/>
                              <w:bCs/>
                              <w:color w:val="000000"/>
                              <w:kern w:val="24"/>
                              <w:sz w:val="36"/>
                              <w:szCs w:val="36"/>
                              <w:rtl/>
                              <w:lang w:bidi="ar-SY"/>
                            </w:rPr>
                            <w:t>)</w:t>
                          </w:r>
                        </w:p>
                      </w:txbxContent>
                    </v:textbox>
                  </v:shape>
                </v:group>
                <v:group id="Group 1608691382" o:spid="_x0000_s1317" style="position:absolute;width:53970;height:17530" coordsize="53970,1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">
                  <v:group id="Group 1608691383" o:spid="_x0000_s1318" style="position:absolute;width:17530;height:1753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">
                    <v:oval id="Oval 1608691384" o:spid="_x0000_s1319"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" filled="f" strokecolor="#ffd366" strokeweight="1pt">
                      <v:stroke dashstyle="1 1" joinstyle="miter"/>
                    </v:oval>
                    <v:oval id="Oval 1608691385" o:spid="_x0000_s1320"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" fillcolor="#ffd366" strokecolor="#ffd366" strokeweight="1pt">
                      <v:stroke joinstyle="miter"/>
                    </v:oval>
                    <v:oval id="Oval 1608691386" o:spid="_x0000_s1321"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" fillcolor="white [3212]" strokecolor="#ffd366" strokeweight="1pt">
                      <v:stroke joinstyle="miter"/>
                    </v:oval>
                    <v:shape id="TextBox 22" o:spid="_x0000_s1322" type="#_x0000_t202" style="position:absolute;left:927;top:2109;width:15373;height:1234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" filled="f" stroked="f">
                      <v:textbox inset="0,,0">
                        <w:txbxContent>
                          <w:p w14:paraId="0F8FC810" w14:textId="0B71ED65"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تحليل المسار الحرج (</w:t>
                            </w:r>
                            <w:r w:rsidRPr="00066F1A">
                              <w:rPr>
                                <w:rFonts w:ascii="Adobe Arabic" w:hAnsi="Adobe Arabic" w:cs="Adobe Arabic"/>
                                <w:b/>
                                <w:bCs/>
                                <w:color w:val="000000"/>
                                <w:kern w:val="24"/>
                                <w:sz w:val="36"/>
                                <w:szCs w:val="36"/>
                                <w:lang w:bidi="ar-SY"/>
                              </w:rPr>
                              <w:t>Critical Path Analysis</w:t>
                            </w:r>
                            <w:r w:rsidRPr="00066F1A">
                              <w:rPr>
                                <w:rFonts w:ascii="Adobe Arabic" w:hAnsi="Adobe Arabic" w:cs="Adobe Arabic"/>
                                <w:b/>
                                <w:bCs/>
                                <w:color w:val="000000"/>
                                <w:kern w:val="24"/>
                                <w:sz w:val="36"/>
                                <w:szCs w:val="36"/>
                                <w:rtl/>
                                <w:lang w:bidi="ar-SY"/>
                              </w:rPr>
                              <w:t>)</w:t>
                            </w:r>
                          </w:p>
                        </w:txbxContent>
                      </v:textbox>
                    </v:shape>
                  </v:group>
                  <v:group id="Group 1608691388" o:spid="_x0000_s1323" style="position:absolute;left:36439;width:17531;height:17530" coordorigin="3643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">
                    <v:oval id="Oval 1608691389" o:spid="_x0000_s1324" style="position:absolute;left:36439;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" filled="f" strokecolor="#168489" strokeweight="1pt">
                      <v:stroke dashstyle="1 1" joinstyle="miter"/>
                    </v:oval>
                    <v:oval id="Oval 1608691390" o:spid="_x0000_s1325" style="position:absolute;left:37367;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" fillcolor="#168489" strokecolor="#168489" strokeweight="1pt">
                      <v:stroke joinstyle="miter"/>
                    </v:oval>
                    <v:oval id="Oval 1608691391" o:spid="_x0000_s1326" style="position:absolute;left:3816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" fillcolor="white [3212]" strokecolor="#168489" strokeweight="1pt">
                      <v:stroke joinstyle="miter"/>
                    </v:oval>
                    <v:shape id="TextBox 9" o:spid="_x0000_s1327" type="#_x0000_t202" style="position:absolute;left:37367;top:1444;width:15372;height:1154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" filled="f" stroked="f">
                      <v:textbox inset="0,,0">
                        <w:txbxContent>
                          <w:p w14:paraId="43E464E8" w14:textId="5CFFE27F" w:rsidR="00066F1A" w:rsidRPr="00066F1A" w:rsidRDefault="00066F1A" w:rsidP="00066F1A">
                            <w:pPr>
                              <w:jc w:val="center"/>
                              <w:rPr>
                                <w:rFonts w:ascii="Adobe Arabic" w:hAnsi="Adobe Arabic" w:cs="Adobe Arabic"/>
                                <w:b/>
                                <w:bCs/>
                                <w:color w:val="000000"/>
                                <w:kern w:val="24"/>
                                <w:sz w:val="36"/>
                                <w:szCs w:val="36"/>
                                <w:lang w:bidi="ar-SY"/>
                              </w:rPr>
                            </w:pPr>
                            <w:r w:rsidRPr="00066F1A">
                              <w:rPr>
                                <w:rFonts w:ascii="Adobe Arabic" w:hAnsi="Adobe Arabic" w:cs="Adobe Arabic"/>
                                <w:b/>
                                <w:bCs/>
                                <w:color w:val="000000"/>
                                <w:kern w:val="24"/>
                                <w:sz w:val="36"/>
                                <w:szCs w:val="36"/>
                                <w:rtl/>
                                <w:lang w:bidi="ar-SY"/>
                              </w:rPr>
                              <w:t>مخطط غانت (</w:t>
                            </w:r>
                            <w:r w:rsidRPr="00066F1A">
                              <w:rPr>
                                <w:rFonts w:ascii="Adobe Arabic" w:hAnsi="Adobe Arabic" w:cs="Adobe Arabic"/>
                                <w:b/>
                                <w:bCs/>
                                <w:color w:val="000000"/>
                                <w:kern w:val="24"/>
                                <w:sz w:val="36"/>
                                <w:szCs w:val="36"/>
                                <w:lang w:bidi="ar-SY"/>
                              </w:rPr>
                              <w:t>Gantt Chart</w:t>
                            </w:r>
                            <w:r w:rsidRPr="00066F1A">
                              <w:rPr>
                                <w:rFonts w:ascii="Adobe Arabic" w:hAnsi="Adobe Arabic" w:cs="Adobe Arabic"/>
                                <w:b/>
                                <w:bCs/>
                                <w:color w:val="000000"/>
                                <w:kern w:val="24"/>
                                <w:sz w:val="36"/>
                                <w:szCs w:val="36"/>
                                <w:rtl/>
                                <w:lang w:bidi="ar-SY"/>
                              </w:rPr>
                              <w:t>)</w:t>
                            </w:r>
                          </w:p>
                        </w:txbxContent>
                      </v:textbox>
                    </v:shape>
                  </v:group>
                </v:group>
                <w10:anchorlock/>
              </v:group>
            </w:pict>
          </mc:Fallback>
        </mc:AlternateContent>
      </w:r>
    </w:p>
    <w:p w14:paraId="2C0A4AB7" w14:textId="77777777" w:rsidR="0042208F" w:rsidRPr="001B17CB" w:rsidRDefault="0042208F" w:rsidP="0042208F">
      <w:pPr>
        <w:rPr>
          <w:rtl/>
        </w:rPr>
      </w:pPr>
      <w:r w:rsidRPr="00066F1A">
        <w:rPr>
          <w:color w:val="168489"/>
          <w:rtl/>
        </w:rPr>
        <w:t>- مخطط غانت (</w:t>
      </w:r>
      <w:r w:rsidRPr="00066F1A">
        <w:rPr>
          <w:color w:val="168489"/>
        </w:rPr>
        <w:t>Gantt Chart</w:t>
      </w:r>
      <w:r w:rsidRPr="00066F1A">
        <w:rPr>
          <w:color w:val="168489"/>
          <w:rtl/>
        </w:rPr>
        <w:t>):</w:t>
      </w:r>
      <w:r w:rsidRPr="001B17CB">
        <w:rPr>
          <w:rtl/>
        </w:rPr>
        <w:t xml:space="preserve"> لتوضيح الجدول الزمني للأنشطة.</w:t>
      </w:r>
    </w:p>
    <w:p w14:paraId="21E1149E" w14:textId="77777777" w:rsidR="0042208F" w:rsidRPr="001B17CB" w:rsidRDefault="0042208F" w:rsidP="0042208F">
      <w:pPr>
        <w:rPr>
          <w:rtl/>
        </w:rPr>
      </w:pPr>
      <w:r w:rsidRPr="00066F1A">
        <w:rPr>
          <w:color w:val="168489"/>
          <w:rtl/>
        </w:rPr>
        <w:t>- مصفوفة المسؤوليات (</w:t>
      </w:r>
      <w:r w:rsidRPr="00066F1A">
        <w:rPr>
          <w:color w:val="168489"/>
        </w:rPr>
        <w:t>RACI Matrix</w:t>
      </w:r>
      <w:r w:rsidRPr="00066F1A">
        <w:rPr>
          <w:color w:val="168489"/>
          <w:rtl/>
        </w:rPr>
        <w:t>):</w:t>
      </w:r>
      <w:r w:rsidRPr="001B17CB">
        <w:rPr>
          <w:rtl/>
        </w:rPr>
        <w:t xml:space="preserve"> لتحديد دور كل عضو في الفريق.</w:t>
      </w:r>
    </w:p>
    <w:p w14:paraId="52E0A579" w14:textId="77777777" w:rsidR="0042208F" w:rsidRPr="001B17CB" w:rsidRDefault="0042208F" w:rsidP="0042208F">
      <w:pPr>
        <w:rPr>
          <w:rtl/>
        </w:rPr>
      </w:pPr>
      <w:r w:rsidRPr="00066F1A">
        <w:rPr>
          <w:color w:val="168489"/>
          <w:rtl/>
        </w:rPr>
        <w:t>- تحليل المسار الحرج (</w:t>
      </w:r>
      <w:r w:rsidRPr="00066F1A">
        <w:rPr>
          <w:color w:val="168489"/>
        </w:rPr>
        <w:t>Critical Path Analysis</w:t>
      </w:r>
      <w:r w:rsidRPr="00066F1A">
        <w:rPr>
          <w:color w:val="168489"/>
          <w:rtl/>
        </w:rPr>
        <w:t>):</w:t>
      </w:r>
      <w:r w:rsidRPr="001B17CB">
        <w:rPr>
          <w:rtl/>
        </w:rPr>
        <w:t xml:space="preserve"> لتحديد الأنشطة الحرجة التي يؤثر تأخيرها على الجدول الزمني للمشروع.</w:t>
      </w:r>
    </w:p>
    <w:p w14:paraId="0F38F604" w14:textId="77777777" w:rsidR="0042208F" w:rsidRPr="00066F1A" w:rsidRDefault="0042208F" w:rsidP="00066F1A">
      <w:pPr>
        <w:pStyle w:val="ad"/>
        <w:rPr>
          <w:b w:val="0"/>
          <w:bCs/>
          <w:color w:val="168489"/>
          <w:rtl/>
        </w:rPr>
      </w:pPr>
      <w:r w:rsidRPr="00066F1A">
        <w:rPr>
          <w:b w:val="0"/>
          <w:bCs/>
          <w:color w:val="168489"/>
          <w:rtl/>
        </w:rPr>
        <w:t>توزيع المهام:</w:t>
      </w:r>
    </w:p>
    <w:p w14:paraId="1742AFE0" w14:textId="77777777" w:rsidR="0042208F" w:rsidRDefault="0042208F" w:rsidP="0042208F">
      <w:r w:rsidRPr="001B17CB">
        <w:rPr>
          <w:rtl/>
        </w:rPr>
        <w:t>ي</w:t>
      </w:r>
      <w:r>
        <w:rPr>
          <w:rFonts w:hint="cs"/>
          <w:rtl/>
        </w:rPr>
        <w:t>ُ</w:t>
      </w:r>
      <w:r w:rsidRPr="001B17CB">
        <w:rPr>
          <w:rtl/>
        </w:rPr>
        <w:t>عدّ توزيع المهام من أهم عوامل نجاح المشروع التطوّعي، ويتمّ بناءً على:</w:t>
      </w:r>
    </w:p>
    <w:p w14:paraId="38FD83D1" w14:textId="0EA03C76" w:rsidR="00066F1A" w:rsidRPr="001B17CB" w:rsidRDefault="00066F1A" w:rsidP="00066F1A">
      <w:pPr>
        <w:rPr>
          <w:rtl/>
        </w:rPr>
      </w:pPr>
      <w:r w:rsidRPr="00066F1A">
        <w:rPr>
          <w:noProof/>
        </w:rPr>
        <mc:AlternateContent>
          <mc:Choice Requires="wpg">
            <w:drawing>
              <wp:inline distT="0" distB="0" distL="0" distR="0" wp14:anchorId="343C41AD" wp14:editId="7E75A8B6">
                <wp:extent cx="5957716" cy="1432999"/>
                <wp:effectExtent l="0" t="0" r="24130" b="15240"/>
                <wp:docPr id="801405953" name="Group 31"/>
                <wp:cNvGraphicFramePr/>
                <a:graphic xmlns:a="http://schemas.openxmlformats.org/drawingml/2006/main">
                  <a:graphicData uri="http://schemas.microsoft.com/office/word/2010/wordprocessingGroup">
                    <wpg:wgp>
                      <wpg:cNvGrpSpPr/>
                      <wpg:grpSpPr>
                        <a:xfrm>
                          <a:off x="0" y="0"/>
                          <a:ext cx="5957716" cy="1432999"/>
                          <a:chOff x="0" y="0"/>
                          <a:chExt cx="5957713" cy="1432999"/>
                        </a:xfrm>
                      </wpg:grpSpPr>
                      <wpg:grpSp>
                        <wpg:cNvPr id="801405954" name="Group 801405954"/>
                        <wpg:cNvGrpSpPr/>
                        <wpg:grpSpPr>
                          <a:xfrm>
                            <a:off x="0" y="0"/>
                            <a:ext cx="1432998" cy="1432999"/>
                            <a:chOff x="0" y="0"/>
                            <a:chExt cx="1432998" cy="1432999"/>
                          </a:xfrm>
                        </wpg:grpSpPr>
                        <wpg:grpSp>
                          <wpg:cNvPr id="801405955" name="Group 801405955"/>
                          <wpg:cNvGrpSpPr/>
                          <wpg:grpSpPr>
                            <a:xfrm>
                              <a:off x="0" y="0"/>
                              <a:ext cx="1432998" cy="1432999"/>
                              <a:chOff x="0" y="0"/>
                              <a:chExt cx="1714500" cy="1714500"/>
                            </a:xfrm>
                          </wpg:grpSpPr>
                          <wps:wsp>
                            <wps:cNvPr id="801405956" name="Rectangle: Diagonal Corners Rounded 801405956"/>
                            <wps:cNvSpPr/>
                            <wps:spPr>
                              <a:xfrm flipV="1">
                                <a:off x="45971" y="23618"/>
                                <a:ext cx="1622560" cy="1667264"/>
                              </a:xfrm>
                              <a:prstGeom prst="round2DiagRect">
                                <a:avLst>
                                  <a:gd name="adj1" fmla="val 7948"/>
                                  <a:gd name="adj2" fmla="val 45033"/>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57" name="Oval 801405957"/>
                            <wps:cNvSpPr/>
                            <wps:spPr>
                              <a:xfrm>
                                <a:off x="0" y="0"/>
                                <a:ext cx="1714500" cy="1714500"/>
                              </a:xfrm>
                              <a:prstGeom prst="ellipse">
                                <a:avLst/>
                              </a:prstGeom>
                              <a:solidFill>
                                <a:schemeClr val="bg1"/>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58" name="TextBox 4101"/>
                          <wps:cNvSpPr txBox="1"/>
                          <wps:spPr>
                            <a:xfrm>
                              <a:off x="38418" y="583516"/>
                              <a:ext cx="1355089" cy="409575"/>
                            </a:xfrm>
                            <a:prstGeom prst="rect">
                              <a:avLst/>
                            </a:prstGeom>
                            <a:noFill/>
                          </wps:spPr>
                          <wps:txbx>
                            <w:txbxContent>
                              <w:p w14:paraId="2E6E8FDF" w14:textId="6CE61B0E"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ضمان التكامل</w:t>
                                </w:r>
                              </w:p>
                            </w:txbxContent>
                          </wps:txbx>
                          <wps:bodyPr wrap="square" rtlCol="0">
                            <a:spAutoFit/>
                          </wps:bodyPr>
                        </wps:wsp>
                      </wpg:grpSp>
                      <wpg:grpSp>
                        <wpg:cNvPr id="801405959" name="Group 801405959"/>
                        <wpg:cNvGrpSpPr/>
                        <wpg:grpSpPr>
                          <a:xfrm>
                            <a:off x="1508238" y="0"/>
                            <a:ext cx="4449475" cy="1432999"/>
                            <a:chOff x="1508238" y="0"/>
                            <a:chExt cx="4449475" cy="1432999"/>
                          </a:xfrm>
                        </wpg:grpSpPr>
                        <wpg:grpSp>
                          <wpg:cNvPr id="801405960" name="Group 801405960"/>
                          <wpg:cNvGrpSpPr/>
                          <wpg:grpSpPr>
                            <a:xfrm>
                              <a:off x="3016476" y="0"/>
                              <a:ext cx="1432998" cy="1432999"/>
                              <a:chOff x="3016476" y="0"/>
                              <a:chExt cx="1432998" cy="1432999"/>
                            </a:xfrm>
                          </wpg:grpSpPr>
                          <wpg:grpSp>
                            <wpg:cNvPr id="801405961" name="Group 801405961"/>
                            <wpg:cNvGrpSpPr/>
                            <wpg:grpSpPr>
                              <a:xfrm>
                                <a:off x="3016476" y="0"/>
                                <a:ext cx="1432998" cy="1432999"/>
                                <a:chOff x="3016478" y="0"/>
                                <a:chExt cx="1714500" cy="1714500"/>
                              </a:xfrm>
                            </wpg:grpSpPr>
                            <wps:wsp>
                              <wps:cNvPr id="801405962" name="Rectangle: Diagonal Corners Rounded 801405962"/>
                              <wps:cNvSpPr/>
                              <wps:spPr>
                                <a:xfrm flipV="1">
                                  <a:off x="3062449" y="23618"/>
                                  <a:ext cx="1622560" cy="1667264"/>
                                </a:xfrm>
                                <a:prstGeom prst="round2DiagRect">
                                  <a:avLst>
                                    <a:gd name="adj1" fmla="val 7948"/>
                                    <a:gd name="adj2" fmla="val 45033"/>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63" name="Oval 801405963"/>
                              <wps:cNvSpPr/>
                              <wps:spPr>
                                <a:xfrm>
                                  <a:off x="3016478" y="0"/>
                                  <a:ext cx="1714500" cy="1714500"/>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64" name="TextBox 67"/>
                            <wps:cNvSpPr txBox="1"/>
                            <wps:spPr>
                              <a:xfrm>
                                <a:off x="3054674" y="583516"/>
                                <a:ext cx="1355724" cy="409575"/>
                              </a:xfrm>
                              <a:prstGeom prst="rect">
                                <a:avLst/>
                              </a:prstGeom>
                              <a:noFill/>
                            </wps:spPr>
                            <wps:txbx>
                              <w:txbxContent>
                                <w:p w14:paraId="1B0E7F0E" w14:textId="206794E9"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تحديد الأدوار</w:t>
                                  </w:r>
                                </w:p>
                              </w:txbxContent>
                            </wps:txbx>
                            <wps:bodyPr wrap="square" rtlCol="0">
                              <a:spAutoFit/>
                            </wps:bodyPr>
                          </wps:wsp>
                        </wpg:grpSp>
                        <wpg:grpSp>
                          <wpg:cNvPr id="801405965" name="Group 801405965"/>
                          <wpg:cNvGrpSpPr/>
                          <wpg:grpSpPr>
                            <a:xfrm>
                              <a:off x="1508238" y="0"/>
                              <a:ext cx="4449475" cy="1432999"/>
                              <a:chOff x="1508238" y="0"/>
                              <a:chExt cx="4449475" cy="1432999"/>
                            </a:xfrm>
                          </wpg:grpSpPr>
                          <wpg:grpSp>
                            <wpg:cNvPr id="801405966" name="Group 801405966"/>
                            <wpg:cNvGrpSpPr/>
                            <wpg:grpSpPr>
                              <a:xfrm>
                                <a:off x="1508238" y="0"/>
                                <a:ext cx="1432998" cy="1432999"/>
                                <a:chOff x="1508238" y="0"/>
                                <a:chExt cx="1432998" cy="1432999"/>
                              </a:xfrm>
                            </wpg:grpSpPr>
                            <wpg:grpSp>
                              <wpg:cNvPr id="801405967" name="Group 801405967"/>
                              <wpg:cNvGrpSpPr/>
                              <wpg:grpSpPr>
                                <a:xfrm>
                                  <a:off x="1508238" y="0"/>
                                  <a:ext cx="1432998" cy="1432999"/>
                                  <a:chOff x="1508239" y="0"/>
                                  <a:chExt cx="1714500" cy="1714500"/>
                                </a:xfrm>
                              </wpg:grpSpPr>
                              <wps:wsp>
                                <wps:cNvPr id="801405968" name="Rectangle: Diagonal Corners Rounded 801405968"/>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69" name="Oval 801405969"/>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70" name="TextBox 71"/>
                              <wps:cNvSpPr txBox="1"/>
                              <wps:spPr>
                                <a:xfrm>
                                  <a:off x="1546546" y="583516"/>
                                  <a:ext cx="1355724" cy="409575"/>
                                </a:xfrm>
                                <a:prstGeom prst="rect">
                                  <a:avLst/>
                                </a:prstGeom>
                                <a:noFill/>
                              </wps:spPr>
                              <wps:txbx>
                                <w:txbxContent>
                                  <w:p w14:paraId="5805B56B" w14:textId="31719462"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مطابقة المهارات</w:t>
                                    </w:r>
                                  </w:p>
                                </w:txbxContent>
                              </wps:txbx>
                              <wps:bodyPr wrap="square" rtlCol="0">
                                <a:spAutoFit/>
                              </wps:bodyPr>
                            </wps:wsp>
                          </wpg:grpSp>
                          <wpg:grpSp>
                            <wpg:cNvPr id="801405971" name="Group 801405971"/>
                            <wpg:cNvGrpSpPr/>
                            <wpg:grpSpPr>
                              <a:xfrm>
                                <a:off x="4524715" y="0"/>
                                <a:ext cx="1432998" cy="1432999"/>
                                <a:chOff x="4524715" y="0"/>
                                <a:chExt cx="1432998" cy="1432999"/>
                              </a:xfrm>
                            </wpg:grpSpPr>
                            <wpg:grpSp>
                              <wpg:cNvPr id="801405972" name="Group 801405972"/>
                              <wpg:cNvGrpSpPr/>
                              <wpg:grpSpPr>
                                <a:xfrm>
                                  <a:off x="4524715" y="0"/>
                                  <a:ext cx="1432998" cy="1432999"/>
                                  <a:chOff x="4524717" y="0"/>
                                  <a:chExt cx="1714500" cy="1714500"/>
                                </a:xfrm>
                              </wpg:grpSpPr>
                              <wps:wsp>
                                <wps:cNvPr id="801405973" name="Rectangle: Diagonal Corners Rounded 801405973"/>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1405974" name="Oval 801405974"/>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801405975" name="TextBox 4142"/>
                              <wps:cNvSpPr txBox="1"/>
                              <wps:spPr>
                                <a:xfrm>
                                  <a:off x="4562802" y="466558"/>
                                  <a:ext cx="1355724" cy="727710"/>
                                </a:xfrm>
                                <a:prstGeom prst="rect">
                                  <a:avLst/>
                                </a:prstGeom>
                                <a:noFill/>
                              </wps:spPr>
                              <wps:txbx>
                                <w:txbxContent>
                                  <w:p w14:paraId="1EE0912D" w14:textId="426F8313"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تحديد الهيكل التنظيمي</w:t>
                                    </w:r>
                                  </w:p>
                                </w:txbxContent>
                              </wps:txbx>
                              <wps:bodyPr wrap="square" rtlCol="0">
                                <a:spAutoFit/>
                              </wps:bodyPr>
                            </wps:wsp>
                          </wpg:grpSp>
                        </wpg:grpSp>
                      </wpg:grpSp>
                    </wpg:wgp>
                  </a:graphicData>
                </a:graphic>
              </wp:inline>
            </w:drawing>
          </mc:Choice>
          <mc:Fallback>
            <w:pict>
              <v:group w14:anchorId="343C41AD" id="Group 31" o:spid="_x0000_s1328" style="width:469.1pt;height:112.85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">
                <v:group id="Group 801405954" o:spid="_x0000_s1329"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">
                  <v:group id="Group 801405955" o:spid="_x0000_s1330"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">
                    <v:shape id="Rectangle: Diagonal Corners Rounded 801405956" o:spid="_x0000_s1331"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" path="m128961,l891873,v403547,,730687,327140,730687,730687l1622560,1538303v,71223,-57738,128961,-128961,128961l730687,1667264c327140,1667264,,1340124,,936577l,128961c,57738,57738,,128961,xe" fillcolor="#2e74b5 [2408]" strokecolor="#2e74b5 [2408]" strokeweight="1pt">
                      <v:stroke joinstyle="miter"/>
                      <v:path arrowok="t" o:connecttype="custom" o:connectlocs="128961,0;891873,0;1622560,730687;1622560,1538303;1493599,1667264;730687,1667264;0,936577;0,128961;128961,0" o:connectangles="0,0,0,0,0,0,0,0,0"/>
                    </v:shape>
                    <v:oval id="Oval 801405957" o:spid="_x0000_s1332"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" fillcolor="white [3212]" strokecolor="#2e74b5 [2408]" strokeweight="1pt">
                      <v:stroke joinstyle="miter"/>
                    </v:oval>
                  </v:group>
                  <v:shape id="TextBox 4101" o:spid="_x0000_s1333" type="#_x0000_t202" style="position:absolute;left:384;top:5835;width:13551;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" filled="f" stroked="f">
                    <v:textbox style="mso-fit-shape-to-text:t">
                      <w:txbxContent>
                        <w:p w14:paraId="2E6E8FDF" w14:textId="6CE61B0E"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ضمان التكامل</w:t>
                          </w:r>
                        </w:p>
                      </w:txbxContent>
                    </v:textbox>
                  </v:shape>
                </v:group>
                <v:group id="Group 801405959" o:spid="_x0000_s1334"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">
                  <v:group id="Group 801405960" o:spid="_x0000_s1335"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">
                    <v:group id="Group 801405961" o:spid="_x0000_s1336"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">
                      <v:shape id="Rectangle: Diagonal Corners Rounded 801405962" o:spid="_x0000_s1337"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" path="m128961,l891873,v403547,,730687,327140,730687,730687l1622560,1538303v,71223,-57738,128961,-128961,128961l730687,1667264c327140,1667264,,1340124,,936577l,128961c,57738,57738,,128961,xe" fillcolor="#7f7f7f [1612]" strokecolor="#7f7f7f [1612]" strokeweight="1pt">
                        <v:stroke joinstyle="miter"/>
                        <v:path arrowok="t" o:connecttype="custom" o:connectlocs="128961,0;891873,0;1622560,730687;1622560,1538303;1493599,1667264;730687,1667264;0,936577;0,128961;128961,0" o:connectangles="0,0,0,0,0,0,0,0,0"/>
                      </v:shape>
                      <v:oval id="Oval 801405963" o:spid="_x0000_s1338"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" fillcolor="white [3212]" strokecolor="#7f7f7f [1612]" strokeweight="1pt">
                        <v:stroke joinstyle="miter"/>
                      </v:oval>
                    </v:group>
                    <v:shape id="TextBox 67" o:spid="_x0000_s1339" type="#_x0000_t202" style="position:absolute;left:30546;top:5835;width:13557;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" filled="f" stroked="f">
                      <v:textbox style="mso-fit-shape-to-text:t">
                        <w:txbxContent>
                          <w:p w14:paraId="1B0E7F0E" w14:textId="206794E9"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تحديد الأدوار</w:t>
                            </w:r>
                          </w:p>
                        </w:txbxContent>
                      </v:textbox>
                    </v:shape>
                  </v:group>
                  <v:group id="Group 801405965" o:spid="_x0000_s1340"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">
                    <v:group id="Group 801405966" o:spid="_x0000_s1341"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">
                      <v:group id="Group 801405967" o:spid="_x0000_s1342"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">
                        <v:shape id="Rectangle: Diagonal Corners Rounded 801405968" o:spid="_x0000_s1343"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801405969" o:spid="_x0000_s1344"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" fillcolor="white [3212]" strokecolor="#ffd366" strokeweight="1pt">
                          <v:stroke joinstyle="miter"/>
                        </v:oval>
                      </v:group>
                      <v:shape id="TextBox 71" o:spid="_x0000_s1345" type="#_x0000_t202" style="position:absolute;left:15465;top:5835;width:13557;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" filled="f" stroked="f">
                        <v:textbox style="mso-fit-shape-to-text:t">
                          <w:txbxContent>
                            <w:p w14:paraId="5805B56B" w14:textId="31719462"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مطابقة المهارات</w:t>
                              </w:r>
                            </w:p>
                          </w:txbxContent>
                        </v:textbox>
                      </v:shape>
                    </v:group>
                    <v:group id="Group 801405971" o:spid="_x0000_s1346"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">
                      <v:group id="Group 801405972" o:spid="_x0000_s1347"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">
                        <v:shape id="Rectangle: Diagonal Corners Rounded 801405973" o:spid="_x0000_s1348"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801405974" o:spid="_x0000_s1349"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" fillcolor="white [3212]" strokecolor="#168489" strokeweight="1pt">
                          <v:stroke joinstyle="miter"/>
                        </v:oval>
                      </v:group>
                      <v:shape id="TextBox 4142" o:spid="_x0000_s1350" type="#_x0000_t202" style="position:absolute;left:45628;top:4665;width:13557;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" filled="f" stroked="f">
                        <v:textbox style="mso-fit-shape-to-text:t">
                          <w:txbxContent>
                            <w:p w14:paraId="1EE0912D" w14:textId="426F8313" w:rsidR="00066F1A" w:rsidRDefault="00066F1A" w:rsidP="00066F1A">
                              <w:pPr>
                                <w:bidi w:val="0"/>
                                <w:jc w:val="center"/>
                                <w:rPr>
                                  <w:rFonts w:ascii="Adobe Arabic" w:hAnsi="Adobe Arabic" w:cs="Adobe Arabic"/>
                                  <w:b/>
                                  <w:bCs/>
                                  <w:kern w:val="24"/>
                                  <w:sz w:val="40"/>
                                  <w:szCs w:val="40"/>
                                  <w:lang w:bidi="ar-SY"/>
                                </w:rPr>
                              </w:pPr>
                              <w:r w:rsidRPr="00066F1A">
                                <w:rPr>
                                  <w:rFonts w:ascii="Adobe Arabic" w:hAnsi="Adobe Arabic" w:cs="Adobe Arabic"/>
                                  <w:b/>
                                  <w:bCs/>
                                  <w:kern w:val="24"/>
                                  <w:sz w:val="40"/>
                                  <w:szCs w:val="40"/>
                                  <w:rtl/>
                                  <w:lang w:bidi="ar-SY"/>
                                </w:rPr>
                                <w:t>تحديد الهيكل التنظيمي</w:t>
                              </w:r>
                            </w:p>
                          </w:txbxContent>
                        </v:textbox>
                      </v:shape>
                    </v:group>
                  </v:group>
                </v:group>
                <w10:anchorlock/>
              </v:group>
            </w:pict>
          </mc:Fallback>
        </mc:AlternateContent>
      </w:r>
    </w:p>
    <w:p w14:paraId="7461F598" w14:textId="77777777" w:rsidR="0042208F" w:rsidRPr="001B17CB" w:rsidRDefault="0042208F" w:rsidP="0042208F">
      <w:pPr>
        <w:rPr>
          <w:rtl/>
        </w:rPr>
      </w:pPr>
      <w:r w:rsidRPr="00066F1A">
        <w:rPr>
          <w:color w:val="168489"/>
          <w:rtl/>
        </w:rPr>
        <w:t>1. تحديد الهيكل التنظيمي:</w:t>
      </w:r>
      <w:r w:rsidRPr="001B17CB">
        <w:rPr>
          <w:rtl/>
        </w:rPr>
        <w:t xml:space="preserve"> توضيح المستويات الإدارية وخطوط الإشراف والتواصل.</w:t>
      </w:r>
    </w:p>
    <w:p w14:paraId="6D17C486" w14:textId="77777777" w:rsidR="0042208F" w:rsidRPr="001B17CB" w:rsidRDefault="0042208F" w:rsidP="0042208F">
      <w:pPr>
        <w:rPr>
          <w:rtl/>
        </w:rPr>
      </w:pPr>
      <w:r w:rsidRPr="00066F1A">
        <w:rPr>
          <w:color w:val="168489"/>
          <w:rtl/>
        </w:rPr>
        <w:t>2. تحديد الأدوار:</w:t>
      </w:r>
      <w:r w:rsidRPr="001B17CB">
        <w:rPr>
          <w:rtl/>
        </w:rPr>
        <w:t xml:space="preserve"> تعريف المسؤوليات والصلاحيات لكل دور.</w:t>
      </w:r>
    </w:p>
    <w:p w14:paraId="43DB2FB5" w14:textId="77777777" w:rsidR="0042208F" w:rsidRPr="001B17CB" w:rsidRDefault="0042208F" w:rsidP="0042208F">
      <w:pPr>
        <w:rPr>
          <w:rtl/>
        </w:rPr>
      </w:pPr>
      <w:r w:rsidRPr="00066F1A">
        <w:rPr>
          <w:color w:val="168489"/>
          <w:rtl/>
        </w:rPr>
        <w:t>3. مطابقة المهارات:</w:t>
      </w:r>
      <w:r w:rsidRPr="001B17CB">
        <w:rPr>
          <w:rtl/>
        </w:rPr>
        <w:t xml:space="preserve"> توزيع المهام بناءً على مهارات وخبرات المتطوّعين.</w:t>
      </w:r>
    </w:p>
    <w:p w14:paraId="4AC2034D" w14:textId="77777777" w:rsidR="0042208F" w:rsidRPr="001B17CB" w:rsidRDefault="0042208F" w:rsidP="0042208F">
      <w:pPr>
        <w:rPr>
          <w:rtl/>
        </w:rPr>
      </w:pPr>
      <w:r w:rsidRPr="00066F1A">
        <w:rPr>
          <w:color w:val="168489"/>
          <w:rtl/>
        </w:rPr>
        <w:t>4. ضمان التكامل:</w:t>
      </w:r>
      <w:r w:rsidRPr="001B17CB">
        <w:rPr>
          <w:rtl/>
        </w:rPr>
        <w:t xml:space="preserve"> التأكد من تغطية كافة جوانب المشروع دون تداخل أو تكرار.</w:t>
      </w:r>
    </w:p>
    <w:p w14:paraId="100584EE" w14:textId="77777777" w:rsidR="0042208F" w:rsidRPr="00066F1A" w:rsidRDefault="0042208F" w:rsidP="00066F1A">
      <w:pPr>
        <w:pStyle w:val="ad"/>
        <w:rPr>
          <w:b w:val="0"/>
          <w:bCs/>
          <w:color w:val="168489"/>
          <w:rtl/>
        </w:rPr>
      </w:pPr>
      <w:r w:rsidRPr="00066F1A">
        <w:rPr>
          <w:b w:val="0"/>
          <w:bCs/>
          <w:color w:val="168489"/>
          <w:rtl/>
        </w:rPr>
        <w:t>مصفوفة المسؤوليات (</w:t>
      </w:r>
      <w:r w:rsidRPr="00066F1A">
        <w:rPr>
          <w:b w:val="0"/>
          <w:bCs/>
          <w:color w:val="168489"/>
        </w:rPr>
        <w:t>RACI</w:t>
      </w:r>
      <w:r w:rsidRPr="00066F1A">
        <w:rPr>
          <w:b w:val="0"/>
          <w:bCs/>
          <w:color w:val="168489"/>
          <w:rtl/>
        </w:rPr>
        <w:t>):</w:t>
      </w:r>
    </w:p>
    <w:p w14:paraId="3EC95DC7" w14:textId="77777777" w:rsidR="0042208F" w:rsidRPr="001B17CB" w:rsidRDefault="0042208F" w:rsidP="0042208F">
      <w:pPr>
        <w:rPr>
          <w:rtl/>
        </w:rPr>
      </w:pPr>
      <w:r w:rsidRPr="00066F1A">
        <w:rPr>
          <w:color w:val="168489"/>
          <w:rtl/>
        </w:rPr>
        <w:t xml:space="preserve">- </w:t>
      </w:r>
      <w:r w:rsidRPr="00066F1A">
        <w:rPr>
          <w:color w:val="168489"/>
        </w:rPr>
        <w:t>R (Responsible)</w:t>
      </w:r>
      <w:r w:rsidRPr="00066F1A">
        <w:rPr>
          <w:color w:val="168489"/>
          <w:rtl/>
        </w:rPr>
        <w:t xml:space="preserve">: </w:t>
      </w:r>
      <w:r w:rsidRPr="001B17CB">
        <w:rPr>
          <w:rtl/>
        </w:rPr>
        <w:t>المسؤول عن تنفيذ المهمة.</w:t>
      </w:r>
    </w:p>
    <w:p w14:paraId="4E1F616D" w14:textId="77777777" w:rsidR="0042208F" w:rsidRPr="001B17CB" w:rsidRDefault="0042208F" w:rsidP="0042208F">
      <w:pPr>
        <w:rPr>
          <w:rtl/>
        </w:rPr>
      </w:pPr>
      <w:r w:rsidRPr="00066F1A">
        <w:rPr>
          <w:color w:val="168489"/>
          <w:rtl/>
        </w:rPr>
        <w:t xml:space="preserve">- </w:t>
      </w:r>
      <w:r w:rsidRPr="00066F1A">
        <w:rPr>
          <w:color w:val="168489"/>
        </w:rPr>
        <w:t>A (Accountable)</w:t>
      </w:r>
      <w:r w:rsidRPr="00066F1A">
        <w:rPr>
          <w:color w:val="168489"/>
          <w:rtl/>
        </w:rPr>
        <w:t xml:space="preserve">: </w:t>
      </w:r>
      <w:r w:rsidRPr="001B17CB">
        <w:rPr>
          <w:rtl/>
        </w:rPr>
        <w:t>المسؤول عن اتخاذ القرار النهائي والمحاسبة.</w:t>
      </w:r>
    </w:p>
    <w:p w14:paraId="24E96D0A" w14:textId="77777777" w:rsidR="0042208F" w:rsidRPr="001B17CB" w:rsidRDefault="0042208F" w:rsidP="0042208F">
      <w:pPr>
        <w:rPr>
          <w:rtl/>
        </w:rPr>
      </w:pPr>
      <w:r w:rsidRPr="00066F1A">
        <w:rPr>
          <w:color w:val="168489"/>
          <w:rtl/>
        </w:rPr>
        <w:t xml:space="preserve">- </w:t>
      </w:r>
      <w:r w:rsidRPr="00066F1A">
        <w:rPr>
          <w:color w:val="168489"/>
        </w:rPr>
        <w:t>C (Consulted)</w:t>
      </w:r>
      <w:r w:rsidRPr="00066F1A">
        <w:rPr>
          <w:color w:val="168489"/>
          <w:rtl/>
        </w:rPr>
        <w:t>:</w:t>
      </w:r>
      <w:r w:rsidRPr="001B17CB">
        <w:rPr>
          <w:rtl/>
        </w:rPr>
        <w:t xml:space="preserve"> من يتم استشارته قبل اتخاذ القرار.</w:t>
      </w:r>
    </w:p>
    <w:p w14:paraId="2A08D554" w14:textId="77777777" w:rsidR="0042208F" w:rsidRPr="001B17CB" w:rsidRDefault="0042208F" w:rsidP="0042208F">
      <w:pPr>
        <w:rPr>
          <w:rtl/>
        </w:rPr>
      </w:pPr>
      <w:r w:rsidRPr="00066F1A">
        <w:rPr>
          <w:color w:val="168489"/>
          <w:rtl/>
        </w:rPr>
        <w:lastRenderedPageBreak/>
        <w:t xml:space="preserve">- </w:t>
      </w:r>
      <w:r w:rsidRPr="00066F1A">
        <w:rPr>
          <w:color w:val="168489"/>
        </w:rPr>
        <w:t>I (Informed)</w:t>
      </w:r>
      <w:r w:rsidRPr="00066F1A">
        <w:rPr>
          <w:color w:val="168489"/>
          <w:rtl/>
        </w:rPr>
        <w:t>:</w:t>
      </w:r>
      <w:r w:rsidRPr="001B17CB">
        <w:rPr>
          <w:rtl/>
        </w:rPr>
        <w:t xml:space="preserve"> من يجب إبلاغه بالقرارات والتقدّم.</w:t>
      </w:r>
    </w:p>
    <w:p w14:paraId="2FECAFF0" w14:textId="47B24DC5" w:rsidR="0042208F" w:rsidRPr="00066F1A" w:rsidRDefault="00066F1A" w:rsidP="00066F1A">
      <w:pPr>
        <w:pStyle w:val="ad"/>
        <w:rPr>
          <w:b w:val="0"/>
          <w:bCs/>
          <w:color w:val="168489"/>
          <w:rtl/>
        </w:rPr>
      </w:pPr>
      <w:r w:rsidRPr="00E42DAD">
        <w:rPr>
          <w:noProof/>
        </w:rPr>
        <mc:AlternateContent>
          <mc:Choice Requires="wpg">
            <w:drawing>
              <wp:anchor distT="0" distB="0" distL="114300" distR="114300" simplePos="0" relativeHeight="252835840" behindDoc="0" locked="0" layoutInCell="1" allowOverlap="1" wp14:anchorId="1E5E5EED" wp14:editId="00CF4AC4">
                <wp:simplePos x="0" y="0"/>
                <wp:positionH relativeFrom="column">
                  <wp:posOffset>4995545</wp:posOffset>
                </wp:positionH>
                <wp:positionV relativeFrom="paragraph">
                  <wp:posOffset>10603</wp:posOffset>
                </wp:positionV>
                <wp:extent cx="735965" cy="661670"/>
                <wp:effectExtent l="0" t="0" r="6985" b="5080"/>
                <wp:wrapSquare wrapText="bothSides"/>
                <wp:docPr id="801405976"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801405977" name="Picture 801405977"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01405978" name="Rectangle: Rounded Corners 80140597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C25374E" id="Group 20" o:spid="_x0000_s1026" style="position:absolute;margin-left:393.35pt;margin-top:.85pt;width:57.95pt;height:52.1pt;z-index:25283584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KLmtlPfAAAACQEAAA8AAABkcnMvZG93bnJldi54&#10;bWxMj0FrwkAQhe+F/odlhN7qJhajxmxEpO1JCtVC6W3NjkkwOxuyaxL/faenehoe3+PNe9lmtI3o&#10;sfO1IwXxNAKBVDhTU6ng6/j2vAThgyajG0eo4IYeNvnjQ6ZT4wb6xP4QSsEh5FOtoAqhTaX0RYVW&#10;+6lrkZidXWd1YNmV0nR64HDbyFkUJdLqmvhDpVvcVVhcDler4H3Qw/Ylfu33l/Pu9nOcf3zvY1Tq&#10;aTJu1yACjuHfDH/1uTrk3OnkrmS8aBQslsmCrQz4MF9FswTEiXU0X4HMM3m/I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">
                <v:shape id="Picture 801405977"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">
                  <v:imagedata r:id="rId78" o:title="Reference "/>
                </v:shape>
                <v:roundrect id="Rectangle: Rounded Corners 80140597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" fillcolor="#168489" strokecolor="#168489" strokeweight="1pt">
                  <v:stroke joinstyle="miter"/>
                </v:roundrect>
                <w10:wrap type="square"/>
              </v:group>
            </w:pict>
          </mc:Fallback>
        </mc:AlternateContent>
      </w:r>
      <w:r w:rsidR="0042208F" w:rsidRPr="00066F1A">
        <w:rPr>
          <w:b w:val="0"/>
          <w:bCs/>
          <w:color w:val="168489"/>
          <w:rtl/>
        </w:rPr>
        <w:t xml:space="preserve">مثال عملي: </w:t>
      </w:r>
    </w:p>
    <w:p w14:paraId="26265B69" w14:textId="77777777" w:rsidR="0042208F" w:rsidRPr="001B17CB" w:rsidRDefault="0042208F" w:rsidP="0042208F">
      <w:pPr>
        <w:rPr>
          <w:rtl/>
        </w:rPr>
      </w:pPr>
      <w:r w:rsidRPr="001B17CB">
        <w:rPr>
          <w:rtl/>
        </w:rPr>
        <w:t>في مشروع تطوّعي لتحسين البيئة المدرسية، يمكن توزيع المهام كالتالي:</w:t>
      </w:r>
    </w:p>
    <w:p w14:paraId="288DA117" w14:textId="77777777" w:rsidR="0042208F" w:rsidRPr="001B17CB" w:rsidRDefault="0042208F" w:rsidP="0042208F">
      <w:pPr>
        <w:rPr>
          <w:rtl/>
        </w:rPr>
      </w:pPr>
      <w:r w:rsidRPr="001B17CB">
        <w:rPr>
          <w:rtl/>
        </w:rPr>
        <w:t>- منسّق عام للمشروع: مسؤول عن الإشراف العام والتنسيق مع إدارة المدرسة.</w:t>
      </w:r>
    </w:p>
    <w:p w14:paraId="5C69AFF1" w14:textId="4ED81463" w:rsidR="0042208F" w:rsidRPr="001B17CB" w:rsidRDefault="00770AE9" w:rsidP="0042208F">
      <w:pPr>
        <w:rPr>
          <w:rtl/>
        </w:rPr>
      </w:pPr>
      <w:r>
        <w:rPr>
          <w:noProof/>
        </w:rPr>
        <w:drawing>
          <wp:anchor distT="0" distB="0" distL="114300" distR="114300" simplePos="0" relativeHeight="252836864" behindDoc="0" locked="0" layoutInCell="1" allowOverlap="1" wp14:anchorId="434C7494" wp14:editId="5292E844">
            <wp:simplePos x="0" y="0"/>
            <wp:positionH relativeFrom="margin">
              <wp:align>left</wp:align>
            </wp:positionH>
            <wp:positionV relativeFrom="paragraph">
              <wp:posOffset>170401</wp:posOffset>
            </wp:positionV>
            <wp:extent cx="1223010" cy="1223010"/>
            <wp:effectExtent l="0" t="0" r="0" b="0"/>
            <wp:wrapSquare wrapText="bothSides"/>
            <wp:docPr id="801405979" name="Picture 801405979" descr="Voluntee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Volunteering "/>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 فريق البنية التحتية: مسؤول عن أعمال الصيانة والتجديد.</w:t>
      </w:r>
    </w:p>
    <w:p w14:paraId="5D8FA06B" w14:textId="2DB689FA" w:rsidR="0042208F" w:rsidRPr="001B17CB" w:rsidRDefault="0042208F" w:rsidP="0042208F">
      <w:pPr>
        <w:rPr>
          <w:rtl/>
        </w:rPr>
      </w:pPr>
      <w:r w:rsidRPr="001B17CB">
        <w:rPr>
          <w:rtl/>
        </w:rPr>
        <w:t>- فريق التجميل: مسؤول عن الرسومات والزراعة وتجميل الساحات.</w:t>
      </w:r>
      <w:r w:rsidR="00770AE9" w:rsidRPr="00770AE9">
        <w:t xml:space="preserve"> </w:t>
      </w:r>
    </w:p>
    <w:p w14:paraId="6A0A09FA" w14:textId="77777777" w:rsidR="0042208F" w:rsidRPr="001B17CB" w:rsidRDefault="0042208F" w:rsidP="0042208F">
      <w:pPr>
        <w:rPr>
          <w:rtl/>
        </w:rPr>
      </w:pPr>
      <w:r w:rsidRPr="001B17CB">
        <w:rPr>
          <w:rtl/>
        </w:rPr>
        <w:t>- فريق التوثيق والإعلام: مسؤول عن توثيق المراحل والترويج للمشروع.</w:t>
      </w:r>
    </w:p>
    <w:p w14:paraId="1E2DA53F" w14:textId="77777777" w:rsidR="0042208F" w:rsidRPr="001B17CB" w:rsidRDefault="0042208F" w:rsidP="0042208F">
      <w:pPr>
        <w:rPr>
          <w:rtl/>
        </w:rPr>
      </w:pPr>
      <w:r w:rsidRPr="001B17CB">
        <w:rPr>
          <w:rtl/>
        </w:rPr>
        <w:t>- فريق اللوجستيات: مسؤول عن توفير المواد والأدوات وتنظيم العمل.</w:t>
      </w:r>
    </w:p>
    <w:p w14:paraId="58292B2A" w14:textId="77777777" w:rsidR="0042208F" w:rsidRPr="00066F1A" w:rsidRDefault="0042208F" w:rsidP="00066F1A">
      <w:pPr>
        <w:pStyle w:val="ad"/>
        <w:rPr>
          <w:b w:val="0"/>
          <w:bCs/>
          <w:color w:val="168489"/>
          <w:rtl/>
        </w:rPr>
      </w:pPr>
      <w:r w:rsidRPr="00066F1A">
        <w:rPr>
          <w:b w:val="0"/>
          <w:bCs/>
          <w:color w:val="168489"/>
          <w:rtl/>
        </w:rPr>
        <w:t xml:space="preserve">نصيحة عملية: </w:t>
      </w:r>
    </w:p>
    <w:p w14:paraId="3E69DCD3" w14:textId="77777777" w:rsidR="0042208F" w:rsidRPr="001B17CB" w:rsidRDefault="0042208F" w:rsidP="0042208F">
      <w:pPr>
        <w:rPr>
          <w:rtl/>
        </w:rPr>
      </w:pPr>
      <w:r w:rsidRPr="001B17CB">
        <w:rPr>
          <w:rtl/>
        </w:rPr>
        <w:t>احرص على توثيق خطة توزيع المهام كتابياً، وعقد اجتماع مع كافة المتطوّعين لتوضيح الأدوار والمسؤوليات، والإجابة على استفساراتهم، مما يقلّل من احتمالات سوء الفهم أو تداخل الصلاحيات.</w:t>
      </w:r>
    </w:p>
    <w:p w14:paraId="7E495A13" w14:textId="77777777" w:rsidR="0042208F" w:rsidRDefault="0042208F" w:rsidP="0042208F"/>
    <w:p w14:paraId="3F8B5C74" w14:textId="77777777" w:rsidR="00770AE9" w:rsidRDefault="00770AE9" w:rsidP="0042208F"/>
    <w:p w14:paraId="36CCB926" w14:textId="77777777" w:rsidR="00770AE9" w:rsidRDefault="00770AE9" w:rsidP="0042208F"/>
    <w:p w14:paraId="60C2AF0C" w14:textId="77777777" w:rsidR="00770AE9" w:rsidRDefault="00770AE9" w:rsidP="0042208F"/>
    <w:p w14:paraId="63860F43" w14:textId="05ED9F16" w:rsidR="00770AE9" w:rsidRDefault="00770AE9" w:rsidP="00770AE9">
      <w:pPr>
        <w:jc w:val="center"/>
      </w:pPr>
      <w:r>
        <w:rPr>
          <w:noProof/>
        </w:rPr>
        <w:drawing>
          <wp:inline distT="0" distB="0" distL="0" distR="0" wp14:anchorId="61D01144" wp14:editId="2855FD92">
            <wp:extent cx="1223010" cy="1223010"/>
            <wp:effectExtent l="0" t="0" r="0" b="0"/>
            <wp:docPr id="801405980" name="Picture 801405980" descr="Volunte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Volunteer "/>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770AE9" w14:paraId="396841B8" w14:textId="77777777" w:rsidTr="00D41F4D">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C4714B2" w14:textId="77777777" w:rsidR="00770AE9" w:rsidRPr="00B45CE2" w:rsidRDefault="00770AE9" w:rsidP="00D41F4D">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0705DD89" wp14:editId="3D9424DA">
                  <wp:extent cx="485140" cy="485140"/>
                  <wp:effectExtent l="0" t="0" r="0" b="0"/>
                  <wp:docPr id="1717196165" name="Picture 1717196165"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DF1EDDE" w14:textId="77777777" w:rsidR="00770AE9" w:rsidRPr="00B45CE2" w:rsidRDefault="00770AE9" w:rsidP="00D41F4D">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553F4B91" w14:textId="77777777" w:rsidR="00770AE9" w:rsidRDefault="00770AE9" w:rsidP="00D41F4D">
            <w:pPr>
              <w:bidi w:val="0"/>
              <w:jc w:val="center"/>
              <w:rPr>
                <w:rFonts w:ascii="Adobe Arabic" w:hAnsi="Adobe Arabic" w:cs="Adobe Arabic"/>
                <w:bCs/>
                <w:color w:val="168489"/>
                <w:sz w:val="52"/>
                <w:szCs w:val="52"/>
                <w:rtl/>
                <w:lang w:bidi="ar-EG"/>
              </w:rPr>
            </w:pPr>
          </w:p>
          <w:p w14:paraId="7842E56B" w14:textId="52D13207" w:rsidR="00770AE9" w:rsidRPr="00AB5D47" w:rsidRDefault="00770AE9" w:rsidP="00D41F4D">
            <w:pPr>
              <w:bidi w:val="0"/>
              <w:jc w:val="center"/>
              <w:rPr>
                <w:rFonts w:ascii="Adobe Arabic" w:hAnsi="Adobe Arabic" w:cs="Adobe Arabic"/>
                <w:bCs/>
                <w:color w:val="168489"/>
                <w:sz w:val="52"/>
                <w:szCs w:val="52"/>
                <w:rtl/>
                <w:lang w:bidi="ar-EG"/>
              </w:rPr>
            </w:pPr>
            <w:r w:rsidRPr="00770AE9">
              <w:rPr>
                <w:rFonts w:ascii="Adobe Arabic" w:hAnsi="Adobe Arabic" w:cs="Adobe Arabic"/>
                <w:bCs/>
                <w:color w:val="168489"/>
                <w:sz w:val="52"/>
                <w:szCs w:val="52"/>
                <w:rtl/>
                <w:lang w:bidi="ar-EG"/>
              </w:rPr>
              <w:t>من الفكرة إلى الخطة: تصميم مشروع تطوّعي متكامل</w:t>
            </w:r>
          </w:p>
        </w:tc>
      </w:tr>
    </w:tbl>
    <w:p w14:paraId="6FADEF75" w14:textId="77777777" w:rsidR="00770AE9" w:rsidRPr="008D39CE" w:rsidRDefault="00770AE9" w:rsidP="00770AE9">
      <w:r w:rsidRPr="00853909">
        <w:rPr>
          <w:noProof/>
        </w:rPr>
        <mc:AlternateContent>
          <mc:Choice Requires="wpg">
            <w:drawing>
              <wp:inline distT="0" distB="0" distL="0" distR="0" wp14:anchorId="21B39F48" wp14:editId="02F259A9">
                <wp:extent cx="4406692" cy="545009"/>
                <wp:effectExtent l="0" t="0" r="0" b="26670"/>
                <wp:docPr id="160869797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608697971" name="Group 1608697971"/>
                        <wpg:cNvGrpSpPr/>
                        <wpg:grpSpPr>
                          <a:xfrm>
                            <a:off x="3797654" y="0"/>
                            <a:ext cx="609038" cy="545009"/>
                            <a:chOff x="3797654" y="0"/>
                            <a:chExt cx="609038" cy="545009"/>
                          </a:xfrm>
                        </wpg:grpSpPr>
                        <pic:pic xmlns:pic="http://schemas.openxmlformats.org/drawingml/2006/picture">
                          <pic:nvPicPr>
                            <pic:cNvPr id="1608697972" name="Picture 1608697972" descr="Clock "/>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973" name="Rectangle: Rounded Corners 160869797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7974" name="TextBox 19"/>
                        <wps:cNvSpPr txBox="1"/>
                        <wps:spPr>
                          <a:xfrm>
                            <a:off x="0" y="113532"/>
                            <a:ext cx="3597910" cy="395605"/>
                          </a:xfrm>
                          <a:prstGeom prst="rect">
                            <a:avLst/>
                          </a:prstGeom>
                          <a:noFill/>
                        </wps:spPr>
                        <wps:txbx>
                          <w:txbxContent>
                            <w:p w14:paraId="3E03F3B2" w14:textId="77777777" w:rsidR="00770AE9" w:rsidRPr="00B45CE2" w:rsidRDefault="00770AE9" w:rsidP="00770AE9">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21B39F48" id="Group 26" o:spid="_x0000_s1351"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">
                <v:group id="Group 1608697971" o:spid="_x0000_s1352"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">
                  <v:shape id="Picture 1608697972" o:spid="_x0000_s1353"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">
                    <v:imagedata r:id="rId131" o:title="Clock "/>
                  </v:shape>
                  <v:roundrect id="Rectangle: Rounded Corners 1608697973" o:spid="_x0000_s135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" fillcolor="#7a8696" strokecolor="#7a8696" strokeweight="1pt">
                    <v:stroke joinstyle="miter"/>
                  </v:roundrect>
                </v:group>
                <v:shape id="TextBox 19" o:spid="_x0000_s1355"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" filled="f" stroked="f">
                  <v:textbox style="mso-fit-shape-to-text:t">
                    <w:txbxContent>
                      <w:p w14:paraId="3E03F3B2" w14:textId="77777777" w:rsidR="00770AE9" w:rsidRPr="00B45CE2" w:rsidRDefault="00770AE9" w:rsidP="00770AE9">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7EC83D82" w14:textId="77777777" w:rsidR="00770AE9" w:rsidRPr="0024372F" w:rsidRDefault="00770AE9" w:rsidP="00770AE9">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62EC948B" w14:textId="77777777" w:rsidR="00770AE9" w:rsidRPr="008D39CE" w:rsidRDefault="00770AE9" w:rsidP="00770AE9">
      <w:r w:rsidRPr="00853909">
        <w:rPr>
          <w:noProof/>
        </w:rPr>
        <mc:AlternateContent>
          <mc:Choice Requires="wpg">
            <w:drawing>
              <wp:inline distT="0" distB="0" distL="0" distR="0" wp14:anchorId="26666D55" wp14:editId="427D0D8E">
                <wp:extent cx="4435062" cy="545009"/>
                <wp:effectExtent l="0" t="0" r="3810" b="26670"/>
                <wp:docPr id="1608697975"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7976" name="Picture 1608697976" descr="Goal "/>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977" name="Rectangle: Rounded Corners 160869797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7978" name="TextBox 23"/>
                        <wps:cNvSpPr txBox="1"/>
                        <wps:spPr>
                          <a:xfrm>
                            <a:off x="0" y="64202"/>
                            <a:ext cx="3600450" cy="395605"/>
                          </a:xfrm>
                          <a:prstGeom prst="rect">
                            <a:avLst/>
                          </a:prstGeom>
                          <a:noFill/>
                        </wps:spPr>
                        <wps:txbx>
                          <w:txbxContent>
                            <w:p w14:paraId="3DF4EA24" w14:textId="77777777" w:rsidR="00770AE9" w:rsidRPr="00B45CE2" w:rsidRDefault="00770AE9" w:rsidP="00770AE9">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26666D55" id="Group 28" o:spid="_x0000_s1356"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">
                <v:shape id="Picture 1608697976" o:spid="_x0000_s1357"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">
                  <v:imagedata r:id="rId133" o:title="Goal "/>
                </v:shape>
                <v:roundrect id="Rectangle: Rounded Corners 1608697977" o:spid="_x0000_s1358"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" fillcolor="#7a8696" strokecolor="#7a8696" strokeweight="1pt">
                  <v:stroke joinstyle="miter"/>
                </v:roundrect>
                <v:shape id="TextBox 23" o:spid="_x0000_s1359"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" filled="f" stroked="f">
                  <v:textbox style="mso-fit-shape-to-text:t">
                    <w:txbxContent>
                      <w:p w14:paraId="3DF4EA24" w14:textId="77777777" w:rsidR="00770AE9" w:rsidRPr="00B45CE2" w:rsidRDefault="00770AE9" w:rsidP="00770AE9">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41E9F281" w14:textId="77777777" w:rsidR="00770AE9" w:rsidRPr="001B17CB" w:rsidRDefault="00770AE9" w:rsidP="00770AE9">
      <w:pPr>
        <w:rPr>
          <w:rtl/>
        </w:rPr>
      </w:pPr>
      <w:r w:rsidRPr="001B17CB">
        <w:rPr>
          <w:rtl/>
        </w:rPr>
        <w:t>1. تطبيق مفاهيم التخطيط للمشاريع التطوّعية بشكل عملي.</w:t>
      </w:r>
    </w:p>
    <w:p w14:paraId="470906A5" w14:textId="77777777" w:rsidR="00770AE9" w:rsidRPr="001B17CB" w:rsidRDefault="00770AE9" w:rsidP="00770AE9">
      <w:pPr>
        <w:rPr>
          <w:rtl/>
        </w:rPr>
      </w:pPr>
      <w:r w:rsidRPr="001B17CB">
        <w:rPr>
          <w:rtl/>
        </w:rPr>
        <w:t>2. تنمية مهارات العمل الجماعي وتوزيع الأدوار.</w:t>
      </w:r>
    </w:p>
    <w:p w14:paraId="4050C23B" w14:textId="77777777" w:rsidR="00770AE9" w:rsidRPr="001B17CB" w:rsidRDefault="00770AE9" w:rsidP="00770AE9">
      <w:pPr>
        <w:rPr>
          <w:rtl/>
        </w:rPr>
      </w:pPr>
      <w:r w:rsidRPr="001B17CB">
        <w:rPr>
          <w:rtl/>
        </w:rPr>
        <w:t xml:space="preserve">3. تعزيز القدرة على تحديد أهداف </w:t>
      </w:r>
      <w:r w:rsidRPr="001B17CB">
        <w:t>SMART</w:t>
      </w:r>
      <w:r w:rsidRPr="001B17CB">
        <w:rPr>
          <w:rtl/>
        </w:rPr>
        <w:t>.</w:t>
      </w:r>
    </w:p>
    <w:p w14:paraId="7538268D" w14:textId="77777777" w:rsidR="00770AE9" w:rsidRPr="001B17CB" w:rsidRDefault="00770AE9" w:rsidP="00770AE9">
      <w:pPr>
        <w:rPr>
          <w:rtl/>
        </w:rPr>
      </w:pPr>
      <w:r w:rsidRPr="001B17CB">
        <w:rPr>
          <w:rtl/>
        </w:rPr>
        <w:t>4. تنمية مهارات العرض والإقناع.</w:t>
      </w:r>
    </w:p>
    <w:p w14:paraId="03FB0AAB" w14:textId="77777777" w:rsidR="0042208F" w:rsidRPr="00770AE9" w:rsidRDefault="0042208F" w:rsidP="00770AE9">
      <w:pPr>
        <w:pStyle w:val="ad"/>
        <w:rPr>
          <w:b w:val="0"/>
          <w:bCs/>
          <w:color w:val="168489"/>
          <w:rtl/>
        </w:rPr>
      </w:pPr>
      <w:r w:rsidRPr="00770AE9">
        <w:rPr>
          <w:b w:val="0"/>
          <w:bCs/>
          <w:color w:val="168489"/>
          <w:rtl/>
        </w:rPr>
        <w:t>بطاقات المشكلات المجتمعية:</w:t>
      </w:r>
    </w:p>
    <w:p w14:paraId="50D4F42C" w14:textId="77777777" w:rsidR="0042208F" w:rsidRPr="00770AE9" w:rsidRDefault="0042208F" w:rsidP="0042208F">
      <w:pPr>
        <w:rPr>
          <w:b/>
          <w:bCs/>
          <w:rtl/>
        </w:rPr>
      </w:pPr>
      <w:r w:rsidRPr="00770AE9">
        <w:rPr>
          <w:b/>
          <w:bCs/>
          <w:rtl/>
        </w:rPr>
        <w:t>بطاقة المشكلة رقم 1:</w:t>
      </w:r>
    </w:p>
    <w:p w14:paraId="14A822B7" w14:textId="77777777" w:rsidR="0042208F" w:rsidRPr="001B17CB" w:rsidRDefault="0042208F" w:rsidP="0042208F">
      <w:pPr>
        <w:rPr>
          <w:rtl/>
        </w:rPr>
      </w:pPr>
      <w:r w:rsidRPr="001B17CB">
        <w:rPr>
          <w:rtl/>
        </w:rPr>
        <w:t>"في منطقتكم، يواجه 400 طالب وطالبة من الأسر ذات الدخل المحدود صعوبة في توفير المستلزمات المدرسية مع بداية العام الدراسي. وقد أشارت الإحصائيات المحلية إلى أن 25% من حالات التسرّب الدراسي ترجع لأسباب مادية."</w:t>
      </w:r>
    </w:p>
    <w:p w14:paraId="11487B15" w14:textId="77777777" w:rsidR="0042208F" w:rsidRPr="00770AE9" w:rsidRDefault="0042208F" w:rsidP="0042208F">
      <w:pPr>
        <w:rPr>
          <w:b/>
          <w:bCs/>
          <w:rtl/>
        </w:rPr>
      </w:pPr>
      <w:r w:rsidRPr="00770AE9">
        <w:rPr>
          <w:b/>
          <w:bCs/>
          <w:rtl/>
        </w:rPr>
        <w:t>بطاقة المشكلة رقم 2:</w:t>
      </w:r>
    </w:p>
    <w:p w14:paraId="24A69BBD" w14:textId="77777777" w:rsidR="0042208F" w:rsidRPr="001B17CB" w:rsidRDefault="0042208F" w:rsidP="0042208F">
      <w:pPr>
        <w:rPr>
          <w:rtl/>
        </w:rPr>
      </w:pPr>
      <w:r w:rsidRPr="001B17CB">
        <w:rPr>
          <w:rtl/>
        </w:rPr>
        <w:t>"تعاني منطقة سكنية عشوائية من ارتفاع نسبة الأمية بين النساء، حيث تصل إلى 40% بين النساء فوق سن 45 عاماً. وتؤثر هذه المشكلة على قدرتهن على متابعة تعليم أبنائهن ومشاركتهن الفعّالة في المجتمع."</w:t>
      </w:r>
    </w:p>
    <w:p w14:paraId="26B16399" w14:textId="77777777" w:rsidR="0042208F" w:rsidRPr="00770AE9" w:rsidRDefault="0042208F" w:rsidP="00024081">
      <w:pPr>
        <w:keepNext/>
        <w:rPr>
          <w:b/>
          <w:bCs/>
          <w:rtl/>
        </w:rPr>
      </w:pPr>
      <w:r w:rsidRPr="00770AE9">
        <w:rPr>
          <w:b/>
          <w:bCs/>
          <w:rtl/>
        </w:rPr>
        <w:lastRenderedPageBreak/>
        <w:t>بطاقة المشكلة رقم 3:</w:t>
      </w:r>
    </w:p>
    <w:p w14:paraId="7E46B86C" w14:textId="77777777" w:rsidR="0042208F" w:rsidRPr="001B17CB" w:rsidRDefault="0042208F" w:rsidP="0042208F">
      <w:pPr>
        <w:rPr>
          <w:rtl/>
        </w:rPr>
      </w:pPr>
      <w:r w:rsidRPr="001B17CB">
        <w:rPr>
          <w:rtl/>
        </w:rPr>
        <w:t>"تشهد المنطقة ارتفاعاً في معدلات البطالة بين الشباب (18-25 سنة)، حيث تصل إلى 30%. وقد لوحظ أن 60% منهم يفتقرون إلى المهارات الأساسية المطلوبة في سوق العمل، خاصة مهارات التعامل مع التقنية."</w:t>
      </w:r>
    </w:p>
    <w:p w14:paraId="7A1E1140" w14:textId="77777777" w:rsidR="0042208F" w:rsidRPr="00770AE9" w:rsidRDefault="0042208F" w:rsidP="0042208F">
      <w:pPr>
        <w:rPr>
          <w:b/>
          <w:bCs/>
          <w:rtl/>
        </w:rPr>
      </w:pPr>
      <w:r w:rsidRPr="00770AE9">
        <w:rPr>
          <w:b/>
          <w:bCs/>
          <w:rtl/>
        </w:rPr>
        <w:t>بطاقة المشكلة رقم 4:</w:t>
      </w:r>
    </w:p>
    <w:p w14:paraId="6E88B491" w14:textId="77777777" w:rsidR="0042208F" w:rsidRPr="001B17CB" w:rsidRDefault="0042208F" w:rsidP="0042208F">
      <w:pPr>
        <w:rPr>
          <w:rtl/>
        </w:rPr>
      </w:pPr>
      <w:r w:rsidRPr="001B17CB">
        <w:rPr>
          <w:rtl/>
        </w:rPr>
        <w:t>"تعاني المساحات الخضراء في المدينة من الإهمال والتلوث، حيث انخفضت نسبتها إلى أقل من 2% من مساحة المدينة. كما أن 70% من المساحات الخضراء القائمة تحتاج إلى إعادة تأهيل وصيانة."</w:t>
      </w:r>
    </w:p>
    <w:p w14:paraId="0D84034F" w14:textId="77777777" w:rsidR="0042208F" w:rsidRPr="00770AE9" w:rsidRDefault="0042208F" w:rsidP="00770AE9">
      <w:pPr>
        <w:keepNext/>
        <w:rPr>
          <w:b/>
          <w:bCs/>
          <w:rtl/>
        </w:rPr>
      </w:pPr>
      <w:r w:rsidRPr="00770AE9">
        <w:rPr>
          <w:b/>
          <w:bCs/>
          <w:rtl/>
        </w:rPr>
        <w:t>بطاقة المشكلة رقم 5:</w:t>
      </w:r>
    </w:p>
    <w:p w14:paraId="1C7F9F14" w14:textId="77777777" w:rsidR="0042208F" w:rsidRDefault="0042208F" w:rsidP="0042208F">
      <w:r w:rsidRPr="001B17CB">
        <w:rPr>
          <w:rtl/>
        </w:rPr>
        <w:t>"يعاني 350 من كبار السن في المجتمع من العزلة الاجتماعية والشعور بالوحدة، خاصة بعد جائحة كورونا. وقد أظهرت دراسة محلية أن 65% منهم لا يحصلون على زيارات اجتماعية منتظمة."</w:t>
      </w:r>
    </w:p>
    <w:p w14:paraId="37C575A5" w14:textId="01D81761" w:rsidR="00770AE9" w:rsidRDefault="00024081" w:rsidP="00024081">
      <w:pPr>
        <w:ind w:left="-897"/>
      </w:pPr>
      <w:r>
        <w:rPr>
          <w:noProof/>
        </w:rPr>
        <mc:AlternateContent>
          <mc:Choice Requires="wps">
            <w:drawing>
              <wp:inline distT="0" distB="0" distL="0" distR="0" wp14:anchorId="5A05862E" wp14:editId="42CE6FF7">
                <wp:extent cx="6671310" cy="5143500"/>
                <wp:effectExtent l="0" t="0" r="15240" b="19050"/>
                <wp:docPr id="194113280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1310" cy="5143500"/>
                        </a:xfrm>
                        <a:prstGeom prst="roundRect">
                          <a:avLst>
                            <a:gd name="adj" fmla="val 16667"/>
                          </a:avLst>
                        </a:prstGeom>
                        <a:solidFill>
                          <a:srgbClr val="EAF4E4"/>
                        </a:solidFill>
                        <a:ln w="12700">
                          <a:solidFill>
                            <a:schemeClr val="accent6"/>
                          </a:solidFill>
                          <a:miter lim="800000"/>
                          <a:headEnd/>
                          <a:tailEnd/>
                        </a:ln>
                      </wps:spPr>
                      <wps:txbx>
                        <w:txbxContent>
                          <w:p w14:paraId="276C4B1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08A5A1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6AE49C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750CD4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1DF0EE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54AA6A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BE92C1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B4C4D4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93CC91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BFBA21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F87312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075F10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7AD3C9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BF94D0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60D1B3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FDB3CF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8BDC97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3E67A8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BF74B8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9198CF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442343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ADA740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9A1298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6C2C76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967BBF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BA1CF0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98F846D" w14:textId="77777777" w:rsidR="00024081" w:rsidRDefault="00024081" w:rsidP="0002408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A05862E" id="_x0000_s1360" style="width:525.3pt;height:4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" fillcolor="#eaf4e4" strokecolor="#70ad47 [3209]" strokeweight="1pt">
                <v:stroke joinstyle="miter"/>
                <v:textbox inset="0,3mm,0">
                  <w:txbxContent>
                    <w:p w14:paraId="276C4B1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08A5A1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6AE49C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750CD4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1DF0EE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54AA6A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BE92C1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B4C4D4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93CC91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BFBA21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F87312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075F10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7AD3C9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BF94D0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60D1B3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FDB3CF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8BDC97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3E67A8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BF74B8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9198CF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442343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ADA740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9A1298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6C2C76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967BBF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BA1CF0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98F846D" w14:textId="77777777" w:rsidR="00024081" w:rsidRDefault="00024081" w:rsidP="00024081">
                      <w:pPr>
                        <w:jc w:val="center"/>
                        <w:rPr>
                          <w:sz w:val="22"/>
                          <w:szCs w:val="28"/>
                          <w:rtl/>
                          <w:lang w:bidi="ar-SY"/>
                        </w:rPr>
                      </w:pPr>
                    </w:p>
                  </w:txbxContent>
                </v:textbox>
                <w10:anchorlock/>
              </v:roundrect>
            </w:pict>
          </mc:Fallback>
        </mc:AlternateContent>
      </w:r>
    </w:p>
    <w:p w14:paraId="08D75074" w14:textId="77777777" w:rsidR="008C2D4D" w:rsidRPr="00F3372D" w:rsidRDefault="008C2D4D" w:rsidP="008C2D4D">
      <w:pPr>
        <w:pageBreakBefore/>
        <w:jc w:val="center"/>
        <w:rPr>
          <w:rtl/>
        </w:rPr>
      </w:pPr>
      <w:r w:rsidRPr="00B9790F">
        <w:rPr>
          <w:noProof/>
        </w:rPr>
        <w:lastRenderedPageBreak/>
        <mc:AlternateContent>
          <mc:Choice Requires="wpg">
            <w:drawing>
              <wp:inline distT="0" distB="0" distL="0" distR="0" wp14:anchorId="4E4625D2" wp14:editId="7425B7E3">
                <wp:extent cx="5711825" cy="737619"/>
                <wp:effectExtent l="0" t="0" r="22225" b="24765"/>
                <wp:docPr id="1717196167"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717196168" name="مجموعة 881967268"/>
                        <wpg:cNvGrpSpPr/>
                        <wpg:grpSpPr>
                          <a:xfrm>
                            <a:off x="0" y="165473"/>
                            <a:ext cx="5711825" cy="572146"/>
                            <a:chOff x="0" y="165446"/>
                            <a:chExt cx="6312597" cy="633543"/>
                          </a:xfrm>
                        </wpg:grpSpPr>
                        <wps:wsp>
                          <wps:cNvPr id="1717196169"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70" name="مربع نص 2043426344"/>
                          <wps:cNvSpPr txBox="1"/>
                          <wps:spPr>
                            <a:xfrm>
                              <a:off x="3184368" y="165446"/>
                              <a:ext cx="2073788" cy="453527"/>
                            </a:xfrm>
                            <a:prstGeom prst="rect">
                              <a:avLst/>
                            </a:prstGeom>
                            <a:noFill/>
                          </wps:spPr>
                          <wps:txbx>
                            <w:txbxContent>
                              <w:p w14:paraId="27322888" w14:textId="77777777" w:rsidR="008C2D4D" w:rsidRDefault="008C2D4D" w:rsidP="008C2D4D">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717196171"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72" name="Picture 1717196172"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E4625D2" id="Group 66" o:spid="_x0000_s1361"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">
                <v:group id="مجموعة 881967268" o:spid="_x0000_s1362"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">
                  <v:roundrect id="مستطيل مستدير الزوايا 769901" o:spid="_x0000_s1363"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" fillcolor="#168489" strokecolor="#168489" strokeweight="1pt">
                    <v:stroke joinstyle="miter"/>
                  </v:roundrect>
                  <v:shape id="مربع نص 2043426344" o:spid="_x0000_s1364"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" filled="f" stroked="f">
                    <v:textbox style="mso-fit-shape-to-text:t">
                      <w:txbxContent>
                        <w:p w14:paraId="27322888" w14:textId="77777777" w:rsidR="008C2D4D" w:rsidRDefault="008C2D4D" w:rsidP="008C2D4D">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365"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" fillcolor="#168489" strokecolor="#168489" strokeweight="1pt">
                    <v:stroke joinstyle="miter"/>
                  </v:roundrect>
                </v:group>
                <v:shape id="Picture 1717196172" o:spid="_x0000_s1366"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">
                  <v:imagedata r:id="rId135" o:title="Submission "/>
                </v:shape>
                <w10:anchorlock/>
              </v:group>
            </w:pict>
          </mc:Fallback>
        </mc:AlternateContent>
      </w:r>
    </w:p>
    <w:p w14:paraId="3254C3CE" w14:textId="77777777" w:rsidR="0042208F" w:rsidRPr="008C2D4D" w:rsidRDefault="0042208F" w:rsidP="008C2D4D">
      <w:pPr>
        <w:pStyle w:val="ad"/>
        <w:rPr>
          <w:b w:val="0"/>
          <w:bCs/>
          <w:color w:val="168489"/>
          <w:rtl/>
        </w:rPr>
      </w:pPr>
      <w:r w:rsidRPr="008C2D4D">
        <w:rPr>
          <w:b w:val="0"/>
          <w:bCs/>
          <w:color w:val="168489"/>
          <w:rtl/>
        </w:rPr>
        <w:t>1. ما هي المراحل الأربع الرئيسية لدورة حياة المشروع التطوّعي؟</w:t>
      </w:r>
    </w:p>
    <w:p w14:paraId="0847FD4B" w14:textId="77777777" w:rsidR="0042208F" w:rsidRPr="008C2D4D" w:rsidRDefault="0042208F" w:rsidP="008C2D4D">
      <w:pPr>
        <w:pStyle w:val="ad"/>
        <w:rPr>
          <w:b w:val="0"/>
          <w:bCs/>
          <w:color w:val="168489"/>
          <w:rtl/>
        </w:rPr>
      </w:pPr>
      <w:r w:rsidRPr="008C2D4D">
        <w:rPr>
          <w:b w:val="0"/>
          <w:bCs/>
          <w:color w:val="168489"/>
          <w:rtl/>
        </w:rPr>
        <w:t xml:space="preserve">2. ما هي معايير </w:t>
      </w:r>
      <w:r w:rsidRPr="008C2D4D">
        <w:rPr>
          <w:b w:val="0"/>
          <w:bCs/>
          <w:color w:val="168489"/>
        </w:rPr>
        <w:t>SMART</w:t>
      </w:r>
      <w:r w:rsidRPr="008C2D4D">
        <w:rPr>
          <w:b w:val="0"/>
          <w:bCs/>
          <w:color w:val="168489"/>
          <w:rtl/>
        </w:rPr>
        <w:t xml:space="preserve"> لصياغة الأهداف؟</w:t>
      </w:r>
    </w:p>
    <w:p w14:paraId="67623B8D" w14:textId="77777777" w:rsidR="0042208F" w:rsidRPr="008C2D4D" w:rsidRDefault="0042208F" w:rsidP="008C2D4D">
      <w:pPr>
        <w:pStyle w:val="ad"/>
        <w:rPr>
          <w:b w:val="0"/>
          <w:bCs/>
          <w:color w:val="168489"/>
          <w:rtl/>
        </w:rPr>
      </w:pPr>
      <w:r w:rsidRPr="008C2D4D">
        <w:rPr>
          <w:b w:val="0"/>
          <w:bCs/>
          <w:color w:val="168489"/>
          <w:rtl/>
        </w:rPr>
        <w:t>3. اذكر ثلاثة من مؤشرات نجاح مرحلة التنفيذ في المشروع التطوّعي؟</w:t>
      </w:r>
    </w:p>
    <w:p w14:paraId="3DF5F8D2" w14:textId="77777777" w:rsidR="0042208F" w:rsidRPr="008C2D4D" w:rsidRDefault="0042208F" w:rsidP="008C2D4D">
      <w:pPr>
        <w:pStyle w:val="ad"/>
        <w:rPr>
          <w:b w:val="0"/>
          <w:bCs/>
          <w:color w:val="168489"/>
          <w:rtl/>
        </w:rPr>
      </w:pPr>
      <w:r w:rsidRPr="008C2D4D">
        <w:rPr>
          <w:b w:val="0"/>
          <w:bCs/>
          <w:color w:val="168489"/>
          <w:rtl/>
        </w:rPr>
        <w:t>4. ما الفرق بين الرؤية والأهداف في المشروع التطوّعي؟</w:t>
      </w:r>
    </w:p>
    <w:p w14:paraId="5627734B" w14:textId="77777777" w:rsidR="0042208F" w:rsidRPr="008C2D4D" w:rsidRDefault="0042208F" w:rsidP="008C2D4D">
      <w:pPr>
        <w:pStyle w:val="ad"/>
        <w:rPr>
          <w:b w:val="0"/>
          <w:bCs/>
          <w:color w:val="168489"/>
          <w:rtl/>
        </w:rPr>
      </w:pPr>
      <w:r w:rsidRPr="008C2D4D">
        <w:rPr>
          <w:b w:val="0"/>
          <w:bCs/>
          <w:color w:val="168489"/>
          <w:rtl/>
        </w:rPr>
        <w:t xml:space="preserve">5. ما هي مصفوفة المسؤوليات </w:t>
      </w:r>
      <w:r w:rsidRPr="008C2D4D">
        <w:rPr>
          <w:b w:val="0"/>
          <w:bCs/>
          <w:color w:val="168489"/>
        </w:rPr>
        <w:t>RACI</w:t>
      </w:r>
      <w:r w:rsidRPr="008C2D4D">
        <w:rPr>
          <w:b w:val="0"/>
          <w:bCs/>
          <w:color w:val="168489"/>
          <w:rtl/>
        </w:rPr>
        <w:t xml:space="preserve"> وما تعني كل حرف فيها؟</w:t>
      </w:r>
    </w:p>
    <w:p w14:paraId="68A84FF9" w14:textId="466BFDB4" w:rsidR="008C2D4D" w:rsidRDefault="00024081" w:rsidP="00024081">
      <w:pPr>
        <w:ind w:left="-755"/>
      </w:pPr>
      <w:r>
        <w:rPr>
          <w:noProof/>
        </w:rPr>
        <mc:AlternateContent>
          <mc:Choice Requires="wps">
            <w:drawing>
              <wp:inline distT="0" distB="0" distL="0" distR="0" wp14:anchorId="37F0BFE7" wp14:editId="33479FE7">
                <wp:extent cx="6684010" cy="5854700"/>
                <wp:effectExtent l="0" t="0" r="21590" b="12700"/>
                <wp:docPr id="119034135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4010" cy="5854700"/>
                        </a:xfrm>
                        <a:prstGeom prst="roundRect">
                          <a:avLst>
                            <a:gd name="adj" fmla="val 16667"/>
                          </a:avLst>
                        </a:prstGeom>
                        <a:solidFill>
                          <a:srgbClr val="EAF4E4"/>
                        </a:solidFill>
                        <a:ln w="12700">
                          <a:solidFill>
                            <a:schemeClr val="accent6"/>
                          </a:solidFill>
                          <a:miter lim="800000"/>
                          <a:headEnd/>
                          <a:tailEnd/>
                        </a:ln>
                      </wps:spPr>
                      <wps:txbx>
                        <w:txbxContent>
                          <w:p w14:paraId="39714B9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A6E570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60E23C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77E660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71CD5E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84639E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9286E6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F1FEED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71B436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BF61D0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BC3DE5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434CEA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8E88E7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CAF6FF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166F15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5450FF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5813DA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A273D3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E63F8A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C47668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A34270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DCADC9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A7D4F8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461544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4EBC86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4747E6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422CF01" w14:textId="77777777" w:rsidR="00024081" w:rsidRDefault="00024081" w:rsidP="0002408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7F0BFE7" id="_x0000_s1367" style="width:526.3pt;height:46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" fillcolor="#eaf4e4" strokecolor="#70ad47 [3209]" strokeweight="1pt">
                <v:stroke joinstyle="miter"/>
                <v:textbox inset="0,3mm,0">
                  <w:txbxContent>
                    <w:p w14:paraId="39714B9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A6E570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60E23C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77E660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71CD5E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84639E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9286E6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F1FEED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71B436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BF61D0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BC3DE5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434CEA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8E88E7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CAF6FF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166F15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5450FF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5813DA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A273D3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E63F8A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C47668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A34270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DCADC9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A7D4F8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461544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4EBC86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4747E6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422CF01" w14:textId="77777777" w:rsidR="00024081" w:rsidRDefault="00024081" w:rsidP="00024081">
                      <w:pPr>
                        <w:jc w:val="center"/>
                        <w:rPr>
                          <w:sz w:val="22"/>
                          <w:szCs w:val="28"/>
                          <w:rtl/>
                          <w:lang w:bidi="ar-SY"/>
                        </w:rPr>
                      </w:pPr>
                    </w:p>
                  </w:txbxContent>
                </v:textbox>
                <w10:anchorlock/>
              </v:roundrect>
            </w:pict>
          </mc:Fallback>
        </mc:AlternateContent>
      </w:r>
    </w:p>
    <w:p w14:paraId="51E91189" w14:textId="77777777" w:rsidR="008C2D4D" w:rsidRDefault="008C2D4D" w:rsidP="0042208F"/>
    <w:p w14:paraId="5A87D178" w14:textId="7817D663" w:rsidR="008C2D4D" w:rsidRPr="001B17CB" w:rsidRDefault="008C2D4D" w:rsidP="008C2D4D">
      <w:pPr>
        <w:keepNext/>
        <w:jc w:val="center"/>
        <w:rPr>
          <w:rtl/>
        </w:rPr>
      </w:pPr>
      <w:r w:rsidRPr="00DC1945">
        <w:rPr>
          <w:noProof/>
        </w:rPr>
        <w:lastRenderedPageBreak/>
        <mc:AlternateContent>
          <mc:Choice Requires="wpg">
            <w:drawing>
              <wp:inline distT="0" distB="0" distL="0" distR="0" wp14:anchorId="45887FC9" wp14:editId="209B2A8C">
                <wp:extent cx="5711825" cy="852877"/>
                <wp:effectExtent l="0" t="0" r="22225" b="23495"/>
                <wp:docPr id="1717196174"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717196181" name="مجموعة 881967268"/>
                        <wpg:cNvGrpSpPr/>
                        <wpg:grpSpPr>
                          <a:xfrm>
                            <a:off x="0" y="280937"/>
                            <a:ext cx="5711825" cy="571950"/>
                            <a:chOff x="0" y="280925"/>
                            <a:chExt cx="6312597" cy="633649"/>
                          </a:xfrm>
                        </wpg:grpSpPr>
                        <wps:wsp>
                          <wps:cNvPr id="1717196182"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83" name="مربع نص 2043426344"/>
                          <wps:cNvSpPr txBox="1"/>
                          <wps:spPr>
                            <a:xfrm>
                              <a:off x="3184368" y="280925"/>
                              <a:ext cx="2073788" cy="453764"/>
                            </a:xfrm>
                            <a:prstGeom prst="rect">
                              <a:avLst/>
                            </a:prstGeom>
                            <a:noFill/>
                          </wps:spPr>
                          <wps:txbx>
                            <w:txbxContent>
                              <w:p w14:paraId="277BC85B" w14:textId="77777777" w:rsidR="008C2D4D" w:rsidRDefault="008C2D4D" w:rsidP="008C2D4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717196184"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85" name="Picture 1717196185"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5887FC9" id="Group 7" o:spid="_x0000_s1368"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">
                <v:group id="مجموعة 881967268" o:spid="_x0000_s1369"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">
                  <v:roundrect id="مستطيل مستدير الزوايا 769901" o:spid="_x0000_s1370"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" fillcolor="#168489" strokecolor="#168489" strokeweight="1pt">
                    <v:stroke joinstyle="miter"/>
                  </v:roundrect>
                  <v:shape id="مربع نص 2043426344" o:spid="_x0000_s1371"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" filled="f" stroked="f">
                    <v:textbox style="mso-fit-shape-to-text:t">
                      <w:txbxContent>
                        <w:p w14:paraId="277BC85B" w14:textId="77777777" w:rsidR="008C2D4D" w:rsidRDefault="008C2D4D" w:rsidP="008C2D4D">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372"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" fillcolor="#168489" strokecolor="#168489" strokeweight="1pt">
                    <v:stroke joinstyle="miter"/>
                  </v:roundrect>
                </v:group>
                <v:shape id="Picture 1717196185" o:spid="_x0000_s1373"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">
                  <v:imagedata r:id="rId137" o:title="Conclusion "/>
                </v:shape>
                <w10:anchorlock/>
              </v:group>
            </w:pict>
          </mc:Fallback>
        </mc:AlternateContent>
      </w:r>
    </w:p>
    <w:p w14:paraId="4D3CB109" w14:textId="77777777" w:rsidR="0042208F" w:rsidRPr="001B17CB" w:rsidRDefault="0042208F" w:rsidP="0042208F">
      <w:pPr>
        <w:rPr>
          <w:rtl/>
        </w:rPr>
      </w:pPr>
      <w:r w:rsidRPr="001B17CB">
        <w:rPr>
          <w:rtl/>
        </w:rPr>
        <w:t>في ختام جلستنا الأولى، نكون قد تعرّفنا على أسس النجاح في فهم المشاريع التطوّعية وتخطيطها. تناولنا مفهوم العمل التطوّعي وأهميته، وتصنيفات المشاريع التطوّعية وأثرها المجتمعي، كما تعرّفنا على دورة حياة المشروع التطوّعي ومؤشرات النجاح في كل مرحلة.</w:t>
      </w:r>
    </w:p>
    <w:p w14:paraId="2C608E46" w14:textId="77777777" w:rsidR="0042208F" w:rsidRPr="001B17CB" w:rsidRDefault="0042208F" w:rsidP="0042208F">
      <w:pPr>
        <w:rPr>
          <w:rtl/>
        </w:rPr>
      </w:pPr>
      <w:r w:rsidRPr="001B17CB">
        <w:rPr>
          <w:rtl/>
        </w:rPr>
        <w:t xml:space="preserve">لقد أكّدنا على أهمية صياغة الرؤية بشكل ملهِم وواضح، وتحديد الأهداف وفق معايير </w:t>
      </w:r>
      <w:r w:rsidRPr="001B17CB">
        <w:t>SMART</w:t>
      </w:r>
      <w:r w:rsidRPr="001B17CB">
        <w:rPr>
          <w:rtl/>
        </w:rPr>
        <w:t>، ووضع خطة تشغيلية متكاملة مع توزيع المهام بشكل يضمن تكامل الجهود.</w:t>
      </w:r>
    </w:p>
    <w:p w14:paraId="0F3ECB68" w14:textId="77777777" w:rsidR="0042208F" w:rsidRPr="001B17CB" w:rsidRDefault="0042208F" w:rsidP="0042208F">
      <w:pPr>
        <w:rPr>
          <w:rtl/>
        </w:rPr>
      </w:pPr>
      <w:r w:rsidRPr="001B17CB">
        <w:rPr>
          <w:rtl/>
        </w:rPr>
        <w:t>العمل التطوّعي ليس مجرّد حماس وحسن نوايا، بل هو عمل منظّم يحتاج إلى تخطيط دقيق وإدارة فعّالة لضمان تحقيق الأثر المنشود. وكما قال بيتر دراكر، أحد أبرز علماء الإدارة: "التخطيط لا يتعلق بالقرارات المستقبلية، بل يتعلق بالمستقبل الذي تصنعه القرارات الحالية".</w:t>
      </w:r>
    </w:p>
    <w:p w14:paraId="770DFC31" w14:textId="77777777" w:rsidR="0042208F" w:rsidRDefault="0042208F" w:rsidP="0042208F">
      <w:r w:rsidRPr="001B17CB">
        <w:rPr>
          <w:rtl/>
        </w:rPr>
        <w:t>أشكركم على تفاعلكم ومشاركتكم الفعّالة في هذه الجلسة، ونلتقي في الجلسة القادمة لنستكمل رحلتنا في عالم العمل التطوّعي الفعّال.</w:t>
      </w:r>
    </w:p>
    <w:p w14:paraId="4F9B3B3F" w14:textId="77777777" w:rsidR="008C2D4D" w:rsidRDefault="008C2D4D" w:rsidP="0042208F"/>
    <w:p w14:paraId="62E17867" w14:textId="77777777" w:rsidR="008C2D4D" w:rsidRDefault="008C2D4D" w:rsidP="0042208F"/>
    <w:p w14:paraId="4AA9B1EE" w14:textId="77777777" w:rsidR="008C2D4D" w:rsidRDefault="008C2D4D" w:rsidP="0042208F"/>
    <w:p w14:paraId="24255510" w14:textId="473D05FA" w:rsidR="008C2D4D" w:rsidRPr="001B17CB" w:rsidRDefault="008C2D4D" w:rsidP="008C2D4D">
      <w:pPr>
        <w:jc w:val="center"/>
        <w:rPr>
          <w:rtl/>
        </w:rPr>
      </w:pPr>
      <w:r>
        <w:rPr>
          <w:noProof/>
        </w:rPr>
        <w:drawing>
          <wp:inline distT="0" distB="0" distL="0" distR="0" wp14:anchorId="0B1B2662" wp14:editId="2B9C39EC">
            <wp:extent cx="1816924" cy="1816924"/>
            <wp:effectExtent l="0" t="0" r="0" b="0"/>
            <wp:docPr id="1717196186" name="Picture 1717196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5CC236CF" w14:textId="28D3E2E0" w:rsidR="00F01FA2" w:rsidRDefault="00F01FA2" w:rsidP="0042208F">
      <w:pPr>
        <w:rPr>
          <w:lang w:bidi="ar-SY"/>
        </w:rPr>
      </w:pPr>
    </w:p>
    <w:p w14:paraId="21BD8D6A" w14:textId="14274C38" w:rsidR="00BD5495" w:rsidRDefault="00BD5495" w:rsidP="002A078C">
      <w:pPr>
        <w:rPr>
          <w:rFonts w:ascii="Sakkal Majalla" w:hAnsi="Sakkal Majalla"/>
          <w:color w:val="002060"/>
          <w:sz w:val="34"/>
          <w:rtl/>
          <w:lang w:bidi="ar-SY"/>
        </w:rPr>
      </w:pPr>
    </w:p>
    <w:p w14:paraId="7FE6CE02" w14:textId="6FE49DF5" w:rsidR="00BD5495" w:rsidRDefault="00BD5495" w:rsidP="002A078C">
      <w:pPr>
        <w:rPr>
          <w:rFonts w:ascii="Sakkal Majalla" w:hAnsi="Sakkal Majalla"/>
          <w:sz w:val="34"/>
          <w:rtl/>
          <w:lang w:bidi="ar-EG"/>
        </w:rPr>
      </w:pPr>
    </w:p>
    <w:p w14:paraId="547A0CE6" w14:textId="77777777" w:rsidR="00BD5495" w:rsidRDefault="00BD5495" w:rsidP="00BD5495">
      <w:pPr>
        <w:rPr>
          <w:rFonts w:ascii="Sakkal Majalla" w:hAnsi="Sakkal Majalla"/>
          <w:sz w:val="34"/>
          <w:rtl/>
          <w:lang w:bidi="ar-EG"/>
        </w:rPr>
      </w:pPr>
    </w:p>
    <w:p w14:paraId="7EA62886" w14:textId="0FF8C9FC" w:rsidR="00CC5AE1" w:rsidRPr="00BD5495" w:rsidRDefault="00CC5AE1" w:rsidP="008C2D4D">
      <w:pPr>
        <w:bidi w:val="0"/>
        <w:spacing w:after="160" w:line="259" w:lineRule="auto"/>
        <w:jc w:val="left"/>
        <w:rPr>
          <w:rFonts w:ascii="Sakkal Majalla" w:hAnsi="Sakkal Majalla"/>
          <w:sz w:val="34"/>
          <w:rtl/>
        </w:rPr>
        <w:sectPr w:rsidR="00CC5AE1" w:rsidRPr="00BD5495" w:rsidSect="00DB5EB0">
          <w:headerReference w:type="first" r:id="rId139"/>
          <w:footerReference w:type="first" r:id="rId140"/>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109145D"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476D8EB8"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7EE9FCA" w14:textId="77777777" w:rsidTr="00F01FA2">
        <w:tc>
          <w:tcPr>
            <w:tcW w:w="2612" w:type="pct"/>
            <w:tcBorders>
              <w:left w:val="single" w:sz="4" w:space="0" w:color="168489"/>
              <w:right w:val="single" w:sz="4" w:space="0" w:color="168489"/>
            </w:tcBorders>
            <w:shd w:val="clear" w:color="auto" w:fill="auto"/>
          </w:tcPr>
          <w:p w14:paraId="645F26B9" w14:textId="77777777" w:rsidR="00F01FA2" w:rsidRDefault="00F01FA2" w:rsidP="00F01FA2">
            <w:pPr>
              <w:pStyle w:val="bold"/>
              <w:jc w:val="center"/>
              <w:rPr>
                <w:color w:val="168489"/>
                <w:sz w:val="40"/>
                <w:szCs w:val="40"/>
                <w:rtl/>
                <w:lang w:bidi="ar-EG"/>
              </w:rPr>
            </w:pPr>
            <w:r>
              <w:rPr>
                <w:noProof/>
              </w:rPr>
              <w:drawing>
                <wp:inline distT="0" distB="0" distL="0" distR="0" wp14:anchorId="4C6A3D07" wp14:editId="22B4178D">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6"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15D7979"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A09F0DE" w14:textId="77777777" w:rsidR="00F01FA2" w:rsidRDefault="00F01FA2" w:rsidP="00F01FA2">
            <w:pPr>
              <w:pStyle w:val="bold"/>
              <w:jc w:val="center"/>
              <w:rPr>
                <w:color w:val="168489"/>
                <w:sz w:val="40"/>
                <w:szCs w:val="40"/>
                <w:rtl/>
                <w:lang w:bidi="ar-EG"/>
              </w:rPr>
            </w:pPr>
            <w:r>
              <w:rPr>
                <w:noProof/>
              </w:rPr>
              <w:drawing>
                <wp:inline distT="0" distB="0" distL="0" distR="0" wp14:anchorId="71F8462D" wp14:editId="5CA910E6">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A6A73A8"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00E3A2F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5CFA3EC4" wp14:editId="0746BEAC">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58"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3F81A2" w14:textId="77777777" w:rsidTr="00F01FA2">
        <w:tc>
          <w:tcPr>
            <w:tcW w:w="2612" w:type="pct"/>
            <w:tcBorders>
              <w:left w:val="single" w:sz="4" w:space="0" w:color="168489"/>
              <w:right w:val="single" w:sz="4" w:space="0" w:color="168489"/>
            </w:tcBorders>
            <w:vAlign w:val="center"/>
          </w:tcPr>
          <w:p w14:paraId="5B4145F0" w14:textId="77777777" w:rsidR="0042208F" w:rsidRPr="0042208F" w:rsidRDefault="0042208F" w:rsidP="0042208F">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color w:val="0D0D0D" w:themeColor="text1" w:themeTint="F2"/>
                <w:sz w:val="32"/>
                <w:szCs w:val="32"/>
                <w:rtl/>
                <w:lang w:bidi="ar-EG"/>
              </w:rPr>
              <w:t>قيادة الفرق التطوعية و</w:t>
            </w:r>
            <w:r w:rsidRPr="0042208F">
              <w:rPr>
                <w:rFonts w:ascii="Adobe Arabic" w:eastAsia="Calibri" w:hAnsi="Adobe Arabic" w:cs="Adobe Arabic" w:hint="cs"/>
                <w:color w:val="0D0D0D" w:themeColor="text1" w:themeTint="F2"/>
                <w:sz w:val="32"/>
                <w:szCs w:val="32"/>
                <w:rtl/>
                <w:lang w:bidi="ar-EG"/>
              </w:rPr>
              <w:t xml:space="preserve">أساليب </w:t>
            </w:r>
            <w:r w:rsidRPr="0042208F">
              <w:rPr>
                <w:rFonts w:ascii="Adobe Arabic" w:eastAsia="Calibri" w:hAnsi="Adobe Arabic" w:cs="Adobe Arabic"/>
                <w:color w:val="0D0D0D" w:themeColor="text1" w:themeTint="F2"/>
                <w:sz w:val="32"/>
                <w:szCs w:val="32"/>
                <w:rtl/>
                <w:lang w:bidi="ar-EG"/>
              </w:rPr>
              <w:t>تحفيزها</w:t>
            </w:r>
            <w:r w:rsidRPr="0042208F">
              <w:rPr>
                <w:rFonts w:ascii="Adobe Arabic" w:eastAsia="Calibri" w:hAnsi="Adobe Arabic" w:cs="Adobe Arabic" w:hint="cs"/>
                <w:color w:val="0D0D0D" w:themeColor="text1" w:themeTint="F2"/>
                <w:sz w:val="32"/>
                <w:szCs w:val="32"/>
                <w:rtl/>
                <w:lang w:bidi="ar-EG"/>
              </w:rPr>
              <w:t>.</w:t>
            </w:r>
          </w:p>
          <w:p w14:paraId="722500E5" w14:textId="77777777" w:rsidR="0042208F" w:rsidRPr="0042208F" w:rsidRDefault="0042208F" w:rsidP="0042208F">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color w:val="0D0D0D" w:themeColor="text1" w:themeTint="F2"/>
                <w:sz w:val="32"/>
                <w:szCs w:val="32"/>
                <w:rtl/>
                <w:lang w:bidi="ar-EG"/>
              </w:rPr>
              <w:t>إدارة التحديات والصراعات داخل الفريق</w:t>
            </w:r>
            <w:r w:rsidRPr="0042208F">
              <w:rPr>
                <w:rFonts w:ascii="Adobe Arabic" w:eastAsia="Calibri" w:hAnsi="Adobe Arabic" w:cs="Adobe Arabic" w:hint="cs"/>
                <w:color w:val="0D0D0D" w:themeColor="text1" w:themeTint="F2"/>
                <w:sz w:val="32"/>
                <w:szCs w:val="32"/>
                <w:rtl/>
                <w:lang w:bidi="ar-EG"/>
              </w:rPr>
              <w:t>.</w:t>
            </w:r>
          </w:p>
          <w:p w14:paraId="10A042F0" w14:textId="77777777" w:rsidR="0042208F" w:rsidRPr="0042208F" w:rsidRDefault="0042208F" w:rsidP="0042208F">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42208F">
              <w:rPr>
                <w:rFonts w:ascii="Adobe Arabic" w:eastAsia="Calibri" w:hAnsi="Adobe Arabic" w:cs="Adobe Arabic"/>
                <w:color w:val="0D0D0D" w:themeColor="text1" w:themeTint="F2"/>
                <w:sz w:val="32"/>
                <w:szCs w:val="32"/>
                <w:rtl/>
                <w:lang w:bidi="ar-EG"/>
              </w:rPr>
              <w:t>قياس الأثر وتقييم النتائج</w:t>
            </w:r>
            <w:r w:rsidRPr="0042208F">
              <w:rPr>
                <w:rFonts w:ascii="Adobe Arabic" w:eastAsia="Calibri" w:hAnsi="Adobe Arabic" w:cs="Adobe Arabic" w:hint="cs"/>
                <w:color w:val="0D0D0D" w:themeColor="text1" w:themeTint="F2"/>
                <w:sz w:val="32"/>
                <w:szCs w:val="32"/>
                <w:rtl/>
                <w:lang w:bidi="ar-EG"/>
              </w:rPr>
              <w:t>.</w:t>
            </w:r>
          </w:p>
          <w:p w14:paraId="7D5C298A" w14:textId="42683FBD" w:rsidR="00F01FA2" w:rsidRPr="0042208F" w:rsidRDefault="0042208F" w:rsidP="0042208F">
            <w:pPr>
              <w:pStyle w:val="a5"/>
              <w:numPr>
                <w:ilvl w:val="0"/>
                <w:numId w:val="8"/>
              </w:numPr>
              <w:spacing w:after="0" w:line="276" w:lineRule="auto"/>
              <w:jc w:val="lowKashida"/>
              <w:rPr>
                <w:rFonts w:ascii="Sakkal Majalla" w:hAnsi="Sakkal Majalla" w:cs="Sakkal Majalla"/>
                <w:sz w:val="32"/>
                <w:szCs w:val="32"/>
                <w:rtl/>
              </w:rPr>
            </w:pPr>
            <w:r w:rsidRPr="0042208F">
              <w:rPr>
                <w:rFonts w:ascii="Adobe Arabic" w:eastAsia="Calibri" w:hAnsi="Adobe Arabic" w:cs="Adobe Arabic"/>
                <w:color w:val="0D0D0D" w:themeColor="text1" w:themeTint="F2"/>
                <w:sz w:val="32"/>
                <w:szCs w:val="32"/>
                <w:rtl/>
                <w:lang w:bidi="ar-EG"/>
              </w:rPr>
              <w:t>استدامة المشاريع التطوعية وتطويرها</w:t>
            </w:r>
            <w:r w:rsidRPr="0042208F">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03BA0834"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2D96DC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3A558905"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7E7645D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A62AF83"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56F3FD0B"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45D209B"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400D7B51" wp14:editId="7F5EACE0">
                <wp:simplePos x="0" y="0"/>
                <wp:positionH relativeFrom="column">
                  <wp:posOffset>127591</wp:posOffset>
                </wp:positionH>
                <wp:positionV relativeFrom="paragraph">
                  <wp:posOffset>-467833</wp:posOffset>
                </wp:positionV>
                <wp:extent cx="6353174" cy="7432158"/>
                <wp:effectExtent l="0" t="0" r="0" b="0"/>
                <wp:wrapNone/>
                <wp:docPr id="175" name="Group 175"/>
                <wp:cNvGraphicFramePr/>
                <a:graphic xmlns:a="http://schemas.openxmlformats.org/drawingml/2006/main">
                  <a:graphicData uri="http://schemas.microsoft.com/office/word/2010/wordprocessingGroup">
                    <wpg:wgp>
                      <wpg:cNvGrpSpPr/>
                      <wpg:grpSpPr>
                        <a:xfrm>
                          <a:off x="0" y="0"/>
                          <a:ext cx="6353174" cy="7432158"/>
                          <a:chOff x="0" y="0"/>
                          <a:chExt cx="6353174" cy="7432158"/>
                        </a:xfrm>
                      </wpg:grpSpPr>
                      <wpg:grpSp>
                        <wpg:cNvPr id="176" name="Group 176"/>
                        <wpg:cNvGrpSpPr/>
                        <wpg:grpSpPr>
                          <a:xfrm>
                            <a:off x="161925" y="2571750"/>
                            <a:ext cx="5424541" cy="4860408"/>
                            <a:chOff x="-2" y="0"/>
                            <a:chExt cx="5424613" cy="4860753"/>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10CA22E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44DCC48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9" cstate="print">
                                <a:lum bright="70000" contrast="-70000"/>
                                <a:extLst>
                                  <a:ext uri="{BEBA8EAE-BF5A-486C-A8C5-ECC9F3942E4B}">
                                    <a14:imgProps xmlns:a14="http://schemas.microsoft.com/office/drawing/2010/main">
                                      <a14:imgLayer r:embed="rId5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134505" y="874093"/>
                              <a:ext cx="3290106" cy="3986660"/>
                            </a:xfrm>
                            <a:prstGeom prst="rect">
                              <a:avLst/>
                            </a:prstGeom>
                            <a:noFill/>
                            <a:ln w="6350">
                              <a:noFill/>
                            </a:ln>
                          </wps:spPr>
                          <wps:txbx>
                            <w:txbxContent>
                              <w:p w14:paraId="0B5C6F86" w14:textId="77777777" w:rsidR="002C04B9" w:rsidRPr="002C04B9" w:rsidRDefault="002C04B9" w:rsidP="0042208F">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807E54B"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توضيح أساليب قيادة الفرق التطوّعية وأدوات تحفيزها.</w:t>
                                </w:r>
                              </w:p>
                              <w:p w14:paraId="11F46EFA"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شرح طرق إدارة التحدّيات والصراعات داخل فريق العمل.</w:t>
                                </w:r>
                              </w:p>
                              <w:p w14:paraId="6952228B"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تطبيق أدوات قياس الأثر وتقييم النتائج للمشاريع التطوّعية.</w:t>
                                </w:r>
                              </w:p>
                              <w:p w14:paraId="0F041168" w14:textId="77777777" w:rsidR="0042208F"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تحليل عوامل استدامة المشاريع التطوّعية وآليات تطويرها.</w:t>
                                </w:r>
                              </w:p>
                              <w:p w14:paraId="19529A91" w14:textId="67BA43CC" w:rsidR="00F01FA2" w:rsidRPr="0042208F" w:rsidRDefault="0042208F" w:rsidP="0042208F">
                                <w:pPr>
                                  <w:pStyle w:val="a5"/>
                                  <w:numPr>
                                    <w:ilvl w:val="0"/>
                                    <w:numId w:val="7"/>
                                  </w:numPr>
                                  <w:spacing w:line="240"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color w:val="000000"/>
                                    <w:kern w:val="24"/>
                                    <w:sz w:val="36"/>
                                    <w:szCs w:val="36"/>
                                    <w:rtl/>
                                    <w:lang w:bidi="ar-SY"/>
                                  </w:rPr>
                                  <w:t>تطوير استراتيجيات للتعامل مع الأزمات في بيئة العمل التطوّعي.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39606" y="874569"/>
                              <a:ext cx="2216426" cy="3337553"/>
                            </a:xfrm>
                            <a:prstGeom prst="rect">
                              <a:avLst/>
                            </a:prstGeom>
                            <a:noFill/>
                            <a:ln w="6350">
                              <a:noFill/>
                            </a:ln>
                          </wps:spPr>
                          <wps:txbx>
                            <w:txbxContent>
                              <w:p w14:paraId="4E742014"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عصف</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ذهني.</w:t>
                                </w:r>
                              </w:p>
                              <w:p w14:paraId="57FF72A9"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قيادة الفرق التطوعية و</w:t>
                                </w:r>
                                <w:r w:rsidRPr="0042208F">
                                  <w:rPr>
                                    <w:rFonts w:ascii="Adobe Arabic" w:eastAsia="GE Dinar One" w:hAnsi="Adobe Arabic" w:cs="Adobe Arabic" w:hint="cs"/>
                                    <w:color w:val="000000"/>
                                    <w:kern w:val="24"/>
                                    <w:sz w:val="36"/>
                                    <w:szCs w:val="36"/>
                                    <w:rtl/>
                                    <w:lang w:bidi="ar-SY"/>
                                  </w:rPr>
                                  <w:t xml:space="preserve">أساليب </w:t>
                                </w:r>
                                <w:r w:rsidRPr="0042208F">
                                  <w:rPr>
                                    <w:rFonts w:ascii="Adobe Arabic" w:eastAsia="GE Dinar One" w:hAnsi="Adobe Arabic" w:cs="Adobe Arabic"/>
                                    <w:color w:val="000000"/>
                                    <w:kern w:val="24"/>
                                    <w:sz w:val="36"/>
                                    <w:szCs w:val="36"/>
                                    <w:rtl/>
                                    <w:lang w:bidi="ar-SY"/>
                                  </w:rPr>
                                  <w:t>تحفيزها</w:t>
                                </w:r>
                                <w:r w:rsidRPr="0042208F">
                                  <w:rPr>
                                    <w:rFonts w:ascii="Adobe Arabic" w:eastAsia="GE Dinar One" w:hAnsi="Adobe Arabic" w:cs="Adobe Arabic" w:hint="cs"/>
                                    <w:color w:val="000000"/>
                                    <w:kern w:val="24"/>
                                    <w:sz w:val="36"/>
                                    <w:szCs w:val="36"/>
                                    <w:rtl/>
                                    <w:lang w:bidi="ar-SY"/>
                                  </w:rPr>
                                  <w:t>.</w:t>
                                </w:r>
                              </w:p>
                              <w:p w14:paraId="7DDE9D99"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إدارة التحديات والصراعات داخل الفريق</w:t>
                                </w:r>
                                <w:r w:rsidRPr="0042208F">
                                  <w:rPr>
                                    <w:rFonts w:ascii="Adobe Arabic" w:eastAsia="GE Dinar One" w:hAnsi="Adobe Arabic" w:cs="Adobe Arabic" w:hint="cs"/>
                                    <w:color w:val="000000"/>
                                    <w:kern w:val="24"/>
                                    <w:sz w:val="36"/>
                                    <w:szCs w:val="36"/>
                                    <w:rtl/>
                                    <w:lang w:bidi="ar-SY"/>
                                  </w:rPr>
                                  <w:t>.</w:t>
                                </w:r>
                              </w:p>
                              <w:p w14:paraId="6050FF79"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قياس الأثر وتقييم النتائج</w:t>
                                </w:r>
                                <w:r w:rsidRPr="0042208F">
                                  <w:rPr>
                                    <w:rFonts w:ascii="Adobe Arabic" w:eastAsia="GE Dinar One" w:hAnsi="Adobe Arabic" w:cs="Adobe Arabic" w:hint="cs"/>
                                    <w:color w:val="000000"/>
                                    <w:kern w:val="24"/>
                                    <w:sz w:val="36"/>
                                    <w:szCs w:val="36"/>
                                    <w:rtl/>
                                    <w:lang w:bidi="ar-SY"/>
                                  </w:rPr>
                                  <w:t>.</w:t>
                                </w:r>
                              </w:p>
                              <w:p w14:paraId="1E65BFC4"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استدامة المشاريع التطوعية وتطويرها</w:t>
                                </w:r>
                                <w:r w:rsidRPr="0042208F">
                                  <w:rPr>
                                    <w:rFonts w:ascii="Adobe Arabic" w:eastAsia="GE Dinar One" w:hAnsi="Adobe Arabic" w:cs="Adobe Arabic" w:hint="cs"/>
                                    <w:color w:val="000000"/>
                                    <w:kern w:val="24"/>
                                    <w:sz w:val="36"/>
                                    <w:szCs w:val="36"/>
                                    <w:rtl/>
                                    <w:lang w:bidi="ar-SY"/>
                                  </w:rPr>
                                  <w:t>.</w:t>
                                </w:r>
                              </w:p>
                              <w:p w14:paraId="407A90E1" w14:textId="77777777" w:rsidR="0042208F"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تدريبي.</w:t>
                                </w:r>
                              </w:p>
                              <w:p w14:paraId="62C08E8F" w14:textId="11DB8EA1" w:rsidR="00F01FA2" w:rsidRPr="0042208F" w:rsidRDefault="0042208F" w:rsidP="0042208F">
                                <w:pPr>
                                  <w:pStyle w:val="a5"/>
                                  <w:numPr>
                                    <w:ilvl w:val="0"/>
                                    <w:numId w:val="7"/>
                                  </w:numPr>
                                  <w:spacing w:line="276"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51" cstate="print">
                              <a:lum bright="70000" contrast="-70000"/>
                              <a:extLst>
                                <a:ext uri="{BEBA8EAE-BF5A-486C-A8C5-ECC9F3942E4B}">
                                  <a14:imgProps xmlns:a14="http://schemas.microsoft.com/office/drawing/2010/main">
                                    <a14:imgLayer r:embed="rId5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14:paraId="35A0ACD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14:paraId="3BCE70D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0971"/>
                              <a:ext cx="4566920" cy="536575"/>
                            </a:xfrm>
                            <a:prstGeom prst="rect">
                              <a:avLst/>
                            </a:prstGeom>
                            <a:noFill/>
                          </wps:spPr>
                          <wps:txbx>
                            <w:txbxContent>
                              <w:p w14:paraId="1A7A1FF7" w14:textId="44F70823" w:rsidR="00F01FA2" w:rsidRPr="00F01FA2" w:rsidRDefault="0042208F" w:rsidP="00F01FA2">
                                <w:pPr>
                                  <w:bidi w:val="0"/>
                                  <w:jc w:val="center"/>
                                  <w:rPr>
                                    <w:rFonts w:ascii="Adobe Arabic" w:eastAsia="GE Dinar One" w:hAnsi="Adobe Arabic" w:cs="Adobe Arabic"/>
                                    <w:b/>
                                    <w:bCs/>
                                    <w:kern w:val="24"/>
                                    <w:sz w:val="56"/>
                                    <w:szCs w:val="56"/>
                                    <w:lang w:bidi="ar-SY"/>
                                  </w:rPr>
                                </w:pPr>
                                <w:r w:rsidRPr="0042208F">
                                  <w:rPr>
                                    <w:rFonts w:ascii="Adobe Arabic" w:eastAsia="GE Dinar One" w:hAnsi="Adobe Arabic" w:cs="Adobe Arabic"/>
                                    <w:b/>
                                    <w:bCs/>
                                    <w:kern w:val="24"/>
                                    <w:sz w:val="56"/>
                                    <w:szCs w:val="56"/>
                                    <w:rtl/>
                                    <w:lang w:bidi="ar-SY"/>
                                  </w:rPr>
                                  <w:t>قيادة الفريق وضمان الاستدامة والتأثير</w:t>
                                </w:r>
                              </w:p>
                            </w:txbxContent>
                          </wps:txbx>
                          <wps:bodyPr wrap="square" rtlCol="0">
                            <a:spAutoFit/>
                          </wps:bodyPr>
                        </wps:wsp>
                      </wpg:grpSp>
                    </wpg:wgp>
                  </a:graphicData>
                </a:graphic>
                <wp14:sizeRelV relativeFrom="margin">
                  <wp14:pctHeight>0</wp14:pctHeight>
                </wp14:sizeRelV>
              </wp:anchor>
            </w:drawing>
          </mc:Choice>
          <mc:Fallback>
            <w:pict>
              <v:group w14:anchorId="400D7B51" id="Group 175" o:spid="_x0000_s1374" style="position:absolute;left:0;text-align:left;margin-left:10.05pt;margin-top:-36.85pt;width:500.25pt;height:585.2pt;z-index:252773376;mso-position-horizontal-relative:text;mso-position-vertical-relative:text;mso-height-relative:margin" coordsize="63531,74321"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">
                <v:group id="Group 176" o:spid="_x0000_s1375" style="position:absolute;left:1619;top:25717;width:54245;height:48604" coordorigin="" coordsize="54246,48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376"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37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37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37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141" o:title="Target " gain="19661f" blacklevel="22938f"/>
                      </v:shape>
                    </v:group>
                    <v:shape id="TextBox 34" o:spid="_x0000_s1380"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10CA22E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38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38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383"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44DCC48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38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142" o:title="Note " gain="19661f" blacklevel="22938f"/>
                    </v:shape>
                  </v:group>
                  <v:shape id="Text Box 1451488579" o:spid="_x0000_s1385" type="#_x0000_t202" style="position:absolute;left:21345;top:8740;width:32901;height:39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0B5C6F86" w14:textId="77777777" w:rsidR="002C04B9" w:rsidRPr="002C04B9" w:rsidRDefault="002C04B9" w:rsidP="0042208F">
                          <w:pPr>
                            <w:pStyle w:val="a1"/>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6807E54B" w14:textId="77777777" w:rsidR="0042208F" w:rsidRPr="0042208F" w:rsidRDefault="0042208F" w:rsidP="0042208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توضيح أساليب قيادة الفرق التطوّعية وأدوات تحفيزها.</w:t>
                          </w:r>
                        </w:p>
                        <w:p w14:paraId="11F46EFA" w14:textId="77777777" w:rsidR="0042208F" w:rsidRPr="0042208F" w:rsidRDefault="0042208F" w:rsidP="0042208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شرح طرق إدارة التحدّيات والصراعات داخل فريق العمل.</w:t>
                          </w:r>
                        </w:p>
                        <w:p w14:paraId="6952228B" w14:textId="77777777" w:rsidR="0042208F" w:rsidRPr="0042208F" w:rsidRDefault="0042208F" w:rsidP="0042208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تطبيق أدوات قياس الأثر وتقييم النتائج للمشاريع التطوّعية.</w:t>
                          </w:r>
                        </w:p>
                        <w:p w14:paraId="0F041168" w14:textId="77777777" w:rsidR="0042208F" w:rsidRPr="0042208F" w:rsidRDefault="0042208F" w:rsidP="0042208F">
                          <w:pPr>
                            <w:pStyle w:val="ListParagraph"/>
                            <w:numPr>
                              <w:ilvl w:val="0"/>
                              <w:numId w:val="7"/>
                            </w:numPr>
                            <w:spacing w:line="240"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تحليل عوامل استدامة المشاريع التطوّعية وآليات تطويرها.</w:t>
                          </w:r>
                        </w:p>
                        <w:p w14:paraId="19529A91" w14:textId="67BA43CC" w:rsidR="00F01FA2" w:rsidRPr="0042208F" w:rsidRDefault="0042208F" w:rsidP="0042208F">
                          <w:pPr>
                            <w:pStyle w:val="ListParagraph"/>
                            <w:numPr>
                              <w:ilvl w:val="0"/>
                              <w:numId w:val="7"/>
                            </w:numPr>
                            <w:spacing w:line="240"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color w:val="000000"/>
                              <w:kern w:val="24"/>
                              <w:sz w:val="36"/>
                              <w:szCs w:val="36"/>
                              <w:rtl/>
                              <w:lang w:bidi="ar-SY"/>
                            </w:rPr>
                            <w:t>تطوير استراتيجيات للتعامل مع الأزمات في بيئة العمل التطوّعي.</w:t>
                          </w:r>
                        </w:p>
                      </w:txbxContent>
                    </v:textbox>
                  </v:shape>
                  <v:shape id="Text Box 1451488580" o:spid="_x0000_s1386" type="#_x0000_t202" style="position:absolute;left:396;top:8745;width:22164;height:33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4E742014" w14:textId="77777777" w:rsidR="0042208F" w:rsidRPr="0042208F" w:rsidRDefault="0042208F" w:rsidP="0042208F">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عصف</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ذهني.</w:t>
                          </w:r>
                        </w:p>
                        <w:p w14:paraId="57FF72A9" w14:textId="77777777" w:rsidR="0042208F" w:rsidRPr="0042208F" w:rsidRDefault="0042208F" w:rsidP="0042208F">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قيادة الفرق التطوعية و</w:t>
                          </w:r>
                          <w:r w:rsidRPr="0042208F">
                            <w:rPr>
                              <w:rFonts w:ascii="Adobe Arabic" w:eastAsia="GE Dinar One" w:hAnsi="Adobe Arabic" w:cs="Adobe Arabic" w:hint="cs"/>
                              <w:color w:val="000000"/>
                              <w:kern w:val="24"/>
                              <w:sz w:val="36"/>
                              <w:szCs w:val="36"/>
                              <w:rtl/>
                              <w:lang w:bidi="ar-SY"/>
                            </w:rPr>
                            <w:t xml:space="preserve">أساليب </w:t>
                          </w:r>
                          <w:r w:rsidRPr="0042208F">
                            <w:rPr>
                              <w:rFonts w:ascii="Adobe Arabic" w:eastAsia="GE Dinar One" w:hAnsi="Adobe Arabic" w:cs="Adobe Arabic"/>
                              <w:color w:val="000000"/>
                              <w:kern w:val="24"/>
                              <w:sz w:val="36"/>
                              <w:szCs w:val="36"/>
                              <w:rtl/>
                              <w:lang w:bidi="ar-SY"/>
                            </w:rPr>
                            <w:t>تحفيزها</w:t>
                          </w:r>
                          <w:r w:rsidRPr="0042208F">
                            <w:rPr>
                              <w:rFonts w:ascii="Adobe Arabic" w:eastAsia="GE Dinar One" w:hAnsi="Adobe Arabic" w:cs="Adobe Arabic" w:hint="cs"/>
                              <w:color w:val="000000"/>
                              <w:kern w:val="24"/>
                              <w:sz w:val="36"/>
                              <w:szCs w:val="36"/>
                              <w:rtl/>
                              <w:lang w:bidi="ar-SY"/>
                            </w:rPr>
                            <w:t>.</w:t>
                          </w:r>
                        </w:p>
                        <w:p w14:paraId="7DDE9D99" w14:textId="77777777" w:rsidR="0042208F" w:rsidRPr="0042208F" w:rsidRDefault="0042208F" w:rsidP="0042208F">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إدارة التحديات والصراعات داخل الفريق</w:t>
                          </w:r>
                          <w:r w:rsidRPr="0042208F">
                            <w:rPr>
                              <w:rFonts w:ascii="Adobe Arabic" w:eastAsia="GE Dinar One" w:hAnsi="Adobe Arabic" w:cs="Adobe Arabic" w:hint="cs"/>
                              <w:color w:val="000000"/>
                              <w:kern w:val="24"/>
                              <w:sz w:val="36"/>
                              <w:szCs w:val="36"/>
                              <w:rtl/>
                              <w:lang w:bidi="ar-SY"/>
                            </w:rPr>
                            <w:t>.</w:t>
                          </w:r>
                        </w:p>
                        <w:p w14:paraId="6050FF79" w14:textId="77777777" w:rsidR="0042208F" w:rsidRPr="0042208F" w:rsidRDefault="0042208F" w:rsidP="0042208F">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قياس الأثر وتقييم النتائج</w:t>
                          </w:r>
                          <w:r w:rsidRPr="0042208F">
                            <w:rPr>
                              <w:rFonts w:ascii="Adobe Arabic" w:eastAsia="GE Dinar One" w:hAnsi="Adobe Arabic" w:cs="Adobe Arabic" w:hint="cs"/>
                              <w:color w:val="000000"/>
                              <w:kern w:val="24"/>
                              <w:sz w:val="36"/>
                              <w:szCs w:val="36"/>
                              <w:rtl/>
                              <w:lang w:bidi="ar-SY"/>
                            </w:rPr>
                            <w:t>.</w:t>
                          </w:r>
                        </w:p>
                        <w:p w14:paraId="1E65BFC4" w14:textId="77777777" w:rsidR="0042208F" w:rsidRPr="0042208F" w:rsidRDefault="0042208F" w:rsidP="0042208F">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color w:val="000000"/>
                              <w:kern w:val="24"/>
                              <w:sz w:val="36"/>
                              <w:szCs w:val="36"/>
                              <w:rtl/>
                              <w:lang w:bidi="ar-SY"/>
                            </w:rPr>
                            <w:t>استدامة المشاريع التطوعية وتطويرها</w:t>
                          </w:r>
                          <w:r w:rsidRPr="0042208F">
                            <w:rPr>
                              <w:rFonts w:ascii="Adobe Arabic" w:eastAsia="GE Dinar One" w:hAnsi="Adobe Arabic" w:cs="Adobe Arabic" w:hint="cs"/>
                              <w:color w:val="000000"/>
                              <w:kern w:val="24"/>
                              <w:sz w:val="36"/>
                              <w:szCs w:val="36"/>
                              <w:rtl/>
                              <w:lang w:bidi="ar-SY"/>
                            </w:rPr>
                            <w:t>.</w:t>
                          </w:r>
                        </w:p>
                        <w:p w14:paraId="407A90E1" w14:textId="77777777" w:rsidR="0042208F" w:rsidRPr="0042208F" w:rsidRDefault="0042208F" w:rsidP="0042208F">
                          <w:pPr>
                            <w:pStyle w:val="ListParagraph"/>
                            <w:numPr>
                              <w:ilvl w:val="0"/>
                              <w:numId w:val="7"/>
                            </w:numPr>
                            <w:spacing w:line="276" w:lineRule="auto"/>
                            <w:rPr>
                              <w:rFonts w:ascii="Adobe Arabic" w:eastAsia="GE Dinar One" w:hAnsi="Adobe Arabic" w:cs="Adobe Arabic"/>
                              <w:color w:val="000000"/>
                              <w:kern w:val="24"/>
                              <w:sz w:val="36"/>
                              <w:szCs w:val="36"/>
                              <w:rtl/>
                              <w:lang w:bidi="ar-SY"/>
                            </w:rPr>
                          </w:pPr>
                          <w:r w:rsidRPr="0042208F">
                            <w:rPr>
                              <w:rFonts w:ascii="Adobe Arabic" w:eastAsia="GE Dinar One" w:hAnsi="Adobe Arabic" w:cs="Adobe Arabic" w:hint="cs"/>
                              <w:color w:val="000000"/>
                              <w:kern w:val="24"/>
                              <w:sz w:val="36"/>
                              <w:szCs w:val="36"/>
                              <w:rtl/>
                              <w:lang w:bidi="ar-SY"/>
                            </w:rPr>
                            <w:t>نشاط</w:t>
                          </w:r>
                          <w:r w:rsidRPr="0042208F">
                            <w:rPr>
                              <w:rFonts w:ascii="Adobe Arabic" w:eastAsia="GE Dinar One" w:hAnsi="Adobe Arabic" w:cs="Adobe Arabic"/>
                              <w:color w:val="000000"/>
                              <w:kern w:val="24"/>
                              <w:sz w:val="36"/>
                              <w:szCs w:val="36"/>
                              <w:rtl/>
                              <w:lang w:bidi="ar-SY"/>
                            </w:rPr>
                            <w:t xml:space="preserve"> </w:t>
                          </w:r>
                          <w:r w:rsidRPr="0042208F">
                            <w:rPr>
                              <w:rFonts w:ascii="Adobe Arabic" w:eastAsia="GE Dinar One" w:hAnsi="Adobe Arabic" w:cs="Adobe Arabic" w:hint="cs"/>
                              <w:color w:val="000000"/>
                              <w:kern w:val="24"/>
                              <w:sz w:val="36"/>
                              <w:szCs w:val="36"/>
                              <w:rtl/>
                              <w:lang w:bidi="ar-SY"/>
                            </w:rPr>
                            <w:t>تدريبي.</w:t>
                          </w:r>
                        </w:p>
                        <w:p w14:paraId="62C08E8F" w14:textId="11DB8EA1" w:rsidR="00F01FA2" w:rsidRPr="0042208F" w:rsidRDefault="0042208F" w:rsidP="0042208F">
                          <w:pPr>
                            <w:pStyle w:val="ListParagraph"/>
                            <w:numPr>
                              <w:ilvl w:val="0"/>
                              <w:numId w:val="7"/>
                            </w:numPr>
                            <w:spacing w:line="276" w:lineRule="auto"/>
                            <w:rPr>
                              <w:rFonts w:ascii="Adobe Arabic" w:eastAsia="GE Dinar One" w:hAnsi="Adobe Arabic" w:cs="Adobe Arabic"/>
                              <w:color w:val="000000"/>
                              <w:kern w:val="24"/>
                              <w:sz w:val="36"/>
                              <w:szCs w:val="36"/>
                              <w:lang w:bidi="ar-SY"/>
                            </w:rPr>
                          </w:pPr>
                          <w:r w:rsidRPr="0042208F">
                            <w:rPr>
                              <w:rFonts w:ascii="Adobe Arabic" w:eastAsia="GE Dinar One" w:hAnsi="Adobe Arabic" w:cs="Adobe Arabic" w:hint="cs"/>
                              <w:color w:val="000000"/>
                              <w:kern w:val="24"/>
                              <w:sz w:val="36"/>
                              <w:szCs w:val="36"/>
                              <w:rtl/>
                              <w:lang w:bidi="ar-SY"/>
                            </w:rPr>
                            <w:t>التقويم.</w:t>
                          </w:r>
                        </w:p>
                      </w:txbxContent>
                    </v:textbox>
                  </v:shape>
                </v:group>
                <v:group id="Group 1451488581" o:spid="_x0000_s1387"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38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143" o:title="Calendar " gain="19661f" blacklevel="22938f"/>
                  </v:shape>
                  <v:shape id="TextBox 34" o:spid="_x0000_s1389"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35A0ACD8"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390"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3BCE70D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391" type="#_x0000_t202" style="position:absolute;top:12909;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1A7A1FF7" w14:textId="44F70823" w:rsidR="00F01FA2" w:rsidRPr="00F01FA2" w:rsidRDefault="0042208F" w:rsidP="00F01FA2">
                          <w:pPr>
                            <w:bidi w:val="0"/>
                            <w:jc w:val="center"/>
                            <w:rPr>
                              <w:rFonts w:ascii="Adobe Arabic" w:eastAsia="GE Dinar One" w:hAnsi="Adobe Arabic" w:cs="Adobe Arabic"/>
                              <w:b/>
                              <w:bCs/>
                              <w:kern w:val="24"/>
                              <w:sz w:val="56"/>
                              <w:szCs w:val="56"/>
                              <w:lang w:bidi="ar-SY"/>
                            </w:rPr>
                          </w:pPr>
                          <w:r w:rsidRPr="0042208F">
                            <w:rPr>
                              <w:rFonts w:ascii="Adobe Arabic" w:eastAsia="GE Dinar One" w:hAnsi="Adobe Arabic" w:cs="Adobe Arabic"/>
                              <w:b/>
                              <w:bCs/>
                              <w:kern w:val="24"/>
                              <w:sz w:val="56"/>
                              <w:szCs w:val="56"/>
                              <w:rtl/>
                              <w:lang w:bidi="ar-SY"/>
                            </w:rPr>
                            <w:t>قيادة الفريق وضمان الاستدامة والتأثير</w:t>
                          </w:r>
                        </w:p>
                      </w:txbxContent>
                    </v:textbox>
                  </v:shape>
                </v:group>
              </v:group>
            </w:pict>
          </mc:Fallback>
        </mc:AlternateContent>
      </w:r>
    </w:p>
    <w:p w14:paraId="43B8C4B5" w14:textId="77777777" w:rsidR="009E7CAF" w:rsidRPr="002023DE" w:rsidRDefault="009E7CAF" w:rsidP="000F1708">
      <w:pPr>
        <w:bidi w:val="0"/>
        <w:rPr>
          <w:rFonts w:ascii="Adobe Arabic" w:hAnsi="Adobe Arabic" w:cs="Adobe Arabic"/>
          <w:b/>
          <w:bCs/>
          <w:color w:val="002060"/>
          <w:sz w:val="48"/>
          <w:szCs w:val="36"/>
        </w:rPr>
      </w:pPr>
    </w:p>
    <w:p w14:paraId="225F2AE6"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37FD768C"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11B9AD28" w14:textId="77777777" w:rsidR="003F41BB" w:rsidRDefault="003F41BB" w:rsidP="00D87FB1">
      <w:pPr>
        <w:rPr>
          <w:rtl/>
          <w:lang w:bidi="ar-SY"/>
        </w:rPr>
      </w:pPr>
    </w:p>
    <w:p w14:paraId="1B349846"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46297446" w14:textId="11767338" w:rsidR="0042208F" w:rsidRDefault="0042208F" w:rsidP="0042208F">
      <w:pPr>
        <w:rPr>
          <w:rtl/>
        </w:rPr>
      </w:pPr>
      <w:r w:rsidRPr="00DA7905">
        <w:rPr>
          <w:rFonts w:eastAsia="Times New Roman" w:cs="Times New Roman"/>
          <w:b/>
          <w:bCs/>
          <w:noProof/>
          <w:sz w:val="36"/>
          <w:szCs w:val="36"/>
        </w:rPr>
        <w:lastRenderedPageBreak/>
        <mc:AlternateContent>
          <mc:Choice Requires="wpg">
            <w:drawing>
              <wp:inline distT="0" distB="0" distL="0" distR="0" wp14:anchorId="082ED828" wp14:editId="08271B7A">
                <wp:extent cx="5711825" cy="748003"/>
                <wp:effectExtent l="0" t="0" r="22225" b="14605"/>
                <wp:docPr id="148"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49" name="مجموعة 881967268"/>
                        <wpg:cNvGrpSpPr/>
                        <wpg:grpSpPr>
                          <a:xfrm>
                            <a:off x="0" y="159523"/>
                            <a:ext cx="5711825" cy="588477"/>
                            <a:chOff x="0" y="159448"/>
                            <a:chExt cx="6312597" cy="652243"/>
                          </a:xfrm>
                        </wpg:grpSpPr>
                        <wps:wsp>
                          <wps:cNvPr id="15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 name="مربع نص 2043426344"/>
                          <wps:cNvSpPr txBox="1"/>
                          <wps:spPr>
                            <a:xfrm>
                              <a:off x="817519" y="159448"/>
                              <a:ext cx="2073788" cy="453954"/>
                            </a:xfrm>
                            <a:prstGeom prst="rect">
                              <a:avLst/>
                            </a:prstGeom>
                            <a:noFill/>
                          </wps:spPr>
                          <wps:txbx>
                            <w:txbxContent>
                              <w:p w14:paraId="3F5E8B9A" w14:textId="77777777" w:rsidR="0042208F" w:rsidRPr="00724F18" w:rsidRDefault="0042208F" w:rsidP="0042208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5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5" name="Picture 165" descr="Light bulb "/>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82ED828" id="_x0000_s1392"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">
                <v:group id="مجموعة 881967268" o:spid="_x0000_s1393"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roundrect id="مستطيل مستدير الزوايا 769901" o:spid="_x0000_s1394"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" fillcolor="#168489" strokecolor="#168489" strokeweight="1pt">
                    <v:stroke joinstyle="miter"/>
                  </v:roundrect>
                  <v:shape id="مربع نص 2043426344" o:spid="_x0000_s1395"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QOTwAAAANwAAAAPAAAAZHJzL2Rvd25yZXYueG1sRE9Na8JA&#10;EL0X/A/LFHqrGx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fbUDk8AAAADcAAAADwAAAAAA&#10;AAAAAAAAAAAHAgAAZHJzL2Rvd25yZXYueG1sUEsFBgAAAAADAAMAtwAAAPQCAAAAAA==&#10;" filled="f" stroked="f">
                    <v:textbox style="mso-fit-shape-to-text:t">
                      <w:txbxContent>
                        <w:p w14:paraId="3F5E8B9A" w14:textId="77777777" w:rsidR="0042208F" w:rsidRPr="00724F18" w:rsidRDefault="0042208F" w:rsidP="0042208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396"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" fillcolor="#168489" strokecolor="#168489" strokeweight="1pt">
                    <v:stroke joinstyle="miter"/>
                  </v:roundrect>
                </v:group>
                <v:shape id="Picture 165" o:spid="_x0000_s1397"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">
                  <v:imagedata r:id="rId66" o:title="Light bulb "/>
                </v:shape>
                <w10:anchorlock/>
              </v:group>
            </w:pict>
          </mc:Fallback>
        </mc:AlternateContent>
      </w:r>
    </w:p>
    <w:p w14:paraId="57527DAF" w14:textId="77777777" w:rsidR="0042208F" w:rsidRPr="001B17CB" w:rsidRDefault="0042208F" w:rsidP="0042208F">
      <w:pPr>
        <w:rPr>
          <w:rtl/>
        </w:rPr>
      </w:pPr>
      <w:r w:rsidRPr="001B17CB">
        <w:rPr>
          <w:rtl/>
        </w:rPr>
        <w:t>أهلاً بكم في الجلسة الثانية من دورتنا التدريبية حول العمل التطوّعي. بعد أن تناولنا في الجلسة الأولى أساسيات فهم المشاريع التطوّعية وتخطيطها، سنركّز اليوم على قيادة الفريق وضمان استدامة المشاريع التطوّعية وتأثيرها.</w:t>
      </w:r>
    </w:p>
    <w:p w14:paraId="12AC89FA" w14:textId="77777777" w:rsidR="0042208F" w:rsidRPr="001B17CB" w:rsidRDefault="0042208F" w:rsidP="0042208F">
      <w:pPr>
        <w:rPr>
          <w:rtl/>
        </w:rPr>
      </w:pPr>
      <w:r w:rsidRPr="001B17CB">
        <w:rPr>
          <w:rtl/>
        </w:rPr>
        <w:t>العمل التطوّعي كالشجرة، يحتاج إلى رعاية مستمرّة لينمو ويثمر. وكما قال نيلسون مانديلا: "ما يهمّ في الحياة ليس فقط أنك عشت، بل ما أحدثته من فرق في حياة الآخرين". من هنا تأتي أهمية ضمان استدامة المشاريع التطوّعية وتعظيم أثرها.</w:t>
      </w:r>
    </w:p>
    <w:p w14:paraId="003608C7" w14:textId="77777777" w:rsidR="0042208F" w:rsidRPr="001B17CB" w:rsidRDefault="0042208F" w:rsidP="0042208F">
      <w:pPr>
        <w:rPr>
          <w:rtl/>
        </w:rPr>
      </w:pPr>
      <w:r w:rsidRPr="001B17CB">
        <w:rPr>
          <w:rtl/>
        </w:rPr>
        <w:t>سنتعلّم اليوم كيف نقود الفرق التطوّعية بفعالية، ونتعامل مع التحدّيات والصراعات، ونقيس أثر مشاريعنا، ونضمن استدامتها وتطوّرها.</w:t>
      </w:r>
    </w:p>
    <w:p w14:paraId="33FB5C50" w14:textId="77777777" w:rsidR="0042208F" w:rsidRDefault="0042208F" w:rsidP="0042208F">
      <w:pPr>
        <w:rPr>
          <w:rtl/>
        </w:rPr>
      </w:pPr>
    </w:p>
    <w:p w14:paraId="0A8FC442" w14:textId="77777777" w:rsidR="0042208F" w:rsidRDefault="0042208F" w:rsidP="0042208F">
      <w:pPr>
        <w:rPr>
          <w:rtl/>
        </w:rPr>
      </w:pPr>
    </w:p>
    <w:p w14:paraId="796E5A7F" w14:textId="77777777" w:rsidR="0042208F" w:rsidRDefault="0042208F" w:rsidP="0042208F">
      <w:pPr>
        <w:rPr>
          <w:rtl/>
        </w:rPr>
      </w:pPr>
    </w:p>
    <w:p w14:paraId="2BD2BB10" w14:textId="77777777" w:rsidR="0042208F" w:rsidRDefault="0042208F" w:rsidP="0042208F">
      <w:pPr>
        <w:rPr>
          <w:rtl/>
        </w:rPr>
      </w:pPr>
    </w:p>
    <w:p w14:paraId="32010BB3" w14:textId="6D2A93D0" w:rsidR="0042208F" w:rsidRDefault="0042208F" w:rsidP="0042208F">
      <w:pPr>
        <w:jc w:val="center"/>
        <w:rPr>
          <w:rtl/>
        </w:rPr>
      </w:pPr>
      <w:r>
        <w:rPr>
          <w:noProof/>
        </w:rPr>
        <w:drawing>
          <wp:inline distT="0" distB="0" distL="0" distR="0" wp14:anchorId="15757ED6" wp14:editId="578F9D59">
            <wp:extent cx="1318152" cy="1272784"/>
            <wp:effectExtent l="0" t="0" r="0"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46BD1093" w14:textId="77777777" w:rsidR="0042208F" w:rsidRDefault="0042208F" w:rsidP="0042208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5EA1E276" wp14:editId="0379A3FC">
                <wp:extent cx="5537836" cy="992761"/>
                <wp:effectExtent l="0" t="0" r="0" b="0"/>
                <wp:docPr id="167"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8" name="Group 168"/>
                        <wpg:cNvGrpSpPr/>
                        <wpg:grpSpPr>
                          <a:xfrm>
                            <a:off x="1" y="0"/>
                            <a:ext cx="5537836" cy="992761"/>
                            <a:chOff x="0" y="0"/>
                            <a:chExt cx="5538027" cy="992804"/>
                          </a:xfrm>
                        </wpg:grpSpPr>
                        <wps:wsp>
                          <wps:cNvPr id="170" name="TextBox 4"/>
                          <wps:cNvSpPr txBox="1"/>
                          <wps:spPr>
                            <a:xfrm>
                              <a:off x="4688958" y="456229"/>
                              <a:ext cx="849069" cy="536575"/>
                            </a:xfrm>
                            <a:prstGeom prst="rect">
                              <a:avLst/>
                            </a:prstGeom>
                            <a:noFill/>
                          </wps:spPr>
                          <wps:txbx>
                            <w:txbxContent>
                              <w:p w14:paraId="5372B234" w14:textId="77777777" w:rsidR="0042208F" w:rsidRDefault="0042208F" w:rsidP="0042208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71" name="Rectangle: Rounded Corners 171"/>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 name="TextBox 7"/>
                          <wps:cNvSpPr txBox="1"/>
                          <wps:spPr>
                            <a:xfrm>
                              <a:off x="0" y="203938"/>
                              <a:ext cx="4493415" cy="536598"/>
                            </a:xfrm>
                            <a:prstGeom prst="rect">
                              <a:avLst/>
                            </a:prstGeom>
                            <a:noFill/>
                          </wps:spPr>
                          <wps:txbx>
                            <w:txbxContent>
                              <w:p w14:paraId="02A90B69" w14:textId="77777777" w:rsidR="0042208F" w:rsidRDefault="0042208F" w:rsidP="0042208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73" name="Picture 173" descr="Brainstorming "/>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EA1E276" id="_x0000_s1398"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">
                <v:group id="Group 168" o:spid="_x0000_s1399"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shape id="TextBox 4" o:spid="_x0000_s1400"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" filled="f" stroked="f">
                    <v:textbox style="mso-fit-shape-to-text:t">
                      <w:txbxContent>
                        <w:p w14:paraId="5372B234" w14:textId="77777777" w:rsidR="0042208F" w:rsidRDefault="0042208F" w:rsidP="0042208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71" o:spid="_x0000_s1401"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" fillcolor="#168489" stroked="f" strokeweight="1pt">
                    <v:stroke joinstyle="miter"/>
                  </v:roundrect>
                  <v:shape id="TextBox 7" o:spid="_x0000_s1402"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" filled="f" stroked="f">
                    <v:textbox style="mso-fit-shape-to-text:t">
                      <w:txbxContent>
                        <w:p w14:paraId="02A90B69" w14:textId="77777777" w:rsidR="0042208F" w:rsidRDefault="0042208F" w:rsidP="0042208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73" o:spid="_x0000_s1403"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">
                  <v:imagedata r:id="rId69" o:title="Brainstorming "/>
                </v:shape>
                <w10:anchorlock/>
              </v:group>
            </w:pict>
          </mc:Fallback>
        </mc:AlternateContent>
      </w:r>
    </w:p>
    <w:p w14:paraId="5E31A088" w14:textId="3C6CE876" w:rsidR="0042208F" w:rsidRDefault="0042208F" w:rsidP="0042208F">
      <w:pPr>
        <w:rPr>
          <w:rtl/>
        </w:rPr>
      </w:pPr>
      <w:r w:rsidRPr="00E67690">
        <w:rPr>
          <w:noProof/>
          <w:sz w:val="34"/>
        </w:rPr>
        <w:drawing>
          <wp:anchor distT="0" distB="0" distL="114300" distR="114300" simplePos="0" relativeHeight="252810240" behindDoc="0" locked="0" layoutInCell="1" allowOverlap="1" wp14:anchorId="6C94A93A" wp14:editId="1E2CF621">
            <wp:simplePos x="0" y="0"/>
            <wp:positionH relativeFrom="margin">
              <wp:align>right</wp:align>
            </wp:positionH>
            <wp:positionV relativeFrom="paragraph">
              <wp:posOffset>11801</wp:posOffset>
            </wp:positionV>
            <wp:extent cx="457200" cy="457200"/>
            <wp:effectExtent l="0" t="0" r="0" b="0"/>
            <wp:wrapSquare wrapText="bothSides"/>
            <wp:docPr id="178" name="Picture 17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1B17CB">
        <w:rPr>
          <w:rtl/>
        </w:rPr>
        <w:t>"ما الذي يجعل متطوّعاً يستمر في العطاء لسنوات... بينما يتوقف آخر بعد أسابيع قليلة؟ ما السر في رأيك؟"</w:t>
      </w:r>
    </w:p>
    <w:p w14:paraId="30E86609" w14:textId="20802910" w:rsidR="0042208F" w:rsidRDefault="00024081" w:rsidP="00024081">
      <w:pPr>
        <w:spacing w:line="360" w:lineRule="auto"/>
        <w:ind w:left="-755"/>
        <w:rPr>
          <w:color w:val="168489"/>
          <w:rtl/>
        </w:rPr>
      </w:pPr>
      <w:r>
        <w:rPr>
          <w:noProof/>
        </w:rPr>
        <mc:AlternateContent>
          <mc:Choice Requires="wps">
            <w:drawing>
              <wp:inline distT="0" distB="0" distL="0" distR="0" wp14:anchorId="6FB41C42" wp14:editId="5F083DF1">
                <wp:extent cx="6671310" cy="5518150"/>
                <wp:effectExtent l="0" t="0" r="15240" b="25400"/>
                <wp:docPr id="56519268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1310" cy="5518150"/>
                        </a:xfrm>
                        <a:prstGeom prst="roundRect">
                          <a:avLst>
                            <a:gd name="adj" fmla="val 16667"/>
                          </a:avLst>
                        </a:prstGeom>
                        <a:solidFill>
                          <a:srgbClr val="EAF4E4"/>
                        </a:solidFill>
                        <a:ln w="12700">
                          <a:solidFill>
                            <a:schemeClr val="accent6"/>
                          </a:solidFill>
                          <a:miter lim="800000"/>
                          <a:headEnd/>
                          <a:tailEnd/>
                        </a:ln>
                      </wps:spPr>
                      <wps:txbx>
                        <w:txbxContent>
                          <w:p w14:paraId="1CBAFFD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CF5736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F584AB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9385A8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1F6B30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040063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33B359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182AE1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D5DFEA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9FF130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989BC8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412376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9E3176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80650E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55A1FA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D7E42C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FD4D41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2D848B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E6BA68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2E1168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02B53A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934F02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EED003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52F5E0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53831E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7DE42B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4B1D58C" w14:textId="77777777" w:rsidR="00024081" w:rsidRDefault="00024081" w:rsidP="0002408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FB41C42" id="_x0000_s1404" style="width:525.3pt;height:43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" fillcolor="#eaf4e4" strokecolor="#70ad47 [3209]" strokeweight="1pt">
                <v:stroke joinstyle="miter"/>
                <v:textbox inset="0,3mm,0">
                  <w:txbxContent>
                    <w:p w14:paraId="1CBAFFD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CF5736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F584AB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9385A8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1F6B30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040063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33B359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182AE1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D5DFEA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9FF130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989BC8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412376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9E3176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80650E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55A1FA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D7E42C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FD4D41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2D848B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E6BA68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2E1168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02B53A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934F02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EED003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52F5E0F"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53831E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7DE42B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4B1D58C" w14:textId="77777777" w:rsidR="00024081" w:rsidRDefault="00024081" w:rsidP="00024081">
                      <w:pPr>
                        <w:jc w:val="center"/>
                        <w:rPr>
                          <w:sz w:val="22"/>
                          <w:szCs w:val="28"/>
                          <w:rtl/>
                          <w:lang w:bidi="ar-SY"/>
                        </w:rPr>
                      </w:pPr>
                    </w:p>
                  </w:txbxContent>
                </v:textbox>
                <w10:anchorlock/>
              </v:roundrect>
            </w:pict>
          </mc:Fallback>
        </mc:AlternateContent>
      </w:r>
    </w:p>
    <w:p w14:paraId="04A1EFA1" w14:textId="1D01C7C4" w:rsidR="0042208F" w:rsidRPr="0042208F" w:rsidRDefault="0042208F" w:rsidP="0042208F">
      <w:pPr>
        <w:jc w:val="center"/>
        <w:rPr>
          <w:rtl/>
        </w:rPr>
      </w:pPr>
      <w:r>
        <w:rPr>
          <w:noProof/>
        </w:rPr>
        <w:drawing>
          <wp:inline distT="0" distB="0" distL="0" distR="0" wp14:anchorId="68596D69" wp14:editId="4EDDDFD4">
            <wp:extent cx="1216025" cy="1216025"/>
            <wp:effectExtent l="0" t="0" r="0" b="0"/>
            <wp:docPr id="181" name="Picture 181"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7273B538" w14:textId="3C61526D" w:rsidR="0042208F" w:rsidRPr="001B17CB" w:rsidRDefault="0042208F" w:rsidP="0042208F">
      <w:pPr>
        <w:rPr>
          <w:rFonts w:ascii="Sakkal Majalla" w:hAnsi="Sakkal Majalla"/>
          <w:sz w:val="32"/>
          <w:szCs w:val="32"/>
          <w:rtl/>
        </w:rPr>
      </w:pPr>
      <w:r w:rsidRPr="002A078C">
        <w:rPr>
          <w:rFonts w:ascii="Sakkal Majalla" w:hAnsi="Sakkal Majalla"/>
          <w:noProof/>
          <w:color w:val="002060"/>
          <w:sz w:val="34"/>
          <w:lang w:bidi="ar-SY"/>
        </w:rPr>
        <w:lastRenderedPageBreak/>
        <mc:AlternateContent>
          <mc:Choice Requires="wpg">
            <w:drawing>
              <wp:inline distT="0" distB="0" distL="0" distR="0" wp14:anchorId="463CAE31" wp14:editId="398850E5">
                <wp:extent cx="5731510" cy="895350"/>
                <wp:effectExtent l="0" t="0" r="21590" b="19050"/>
                <wp:docPr id="13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9" name="صورة 38"/>
                          <pic:cNvPicPr/>
                        </pic:nvPicPr>
                        <pic:blipFill>
                          <a:blip r:embed="rId7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0" name="مجموعة 39"/>
                        <wpg:cNvGrpSpPr/>
                        <wpg:grpSpPr>
                          <a:xfrm>
                            <a:off x="0" y="0"/>
                            <a:ext cx="5731510" cy="895350"/>
                            <a:chOff x="0" y="0"/>
                            <a:chExt cx="5878196" cy="918845"/>
                          </a:xfrm>
                        </wpg:grpSpPr>
                        <wpg:grpSp>
                          <wpg:cNvPr id="142" name="مجموعة 40"/>
                          <wpg:cNvGrpSpPr/>
                          <wpg:grpSpPr>
                            <a:xfrm>
                              <a:off x="0" y="0"/>
                              <a:ext cx="5878196" cy="918845"/>
                              <a:chOff x="0" y="0"/>
                              <a:chExt cx="6240348" cy="919070"/>
                            </a:xfrm>
                          </wpg:grpSpPr>
                          <wpg:grpSp>
                            <wpg:cNvPr id="143" name="مجموعة 41"/>
                            <wpg:cNvGrpSpPr/>
                            <wpg:grpSpPr>
                              <a:xfrm>
                                <a:off x="0" y="169208"/>
                                <a:ext cx="5433072" cy="580613"/>
                                <a:chOff x="0" y="169208"/>
                                <a:chExt cx="5433072" cy="580613"/>
                              </a:xfrm>
                            </wpg:grpSpPr>
                            <wps:wsp>
                              <wps:cNvPr id="1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 name="مربع نص 41"/>
                          <wps:cNvSpPr txBox="1"/>
                          <wps:spPr>
                            <a:xfrm>
                              <a:off x="204484" y="256976"/>
                              <a:ext cx="4616071" cy="387740"/>
                            </a:xfrm>
                            <a:prstGeom prst="rect">
                              <a:avLst/>
                            </a:prstGeom>
                            <a:noFill/>
                          </wps:spPr>
                          <wps:txbx>
                            <w:txbxContent>
                              <w:p w14:paraId="5BFC0E18" w14:textId="493262A0"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قيادة الفرق التطوعية و</w:t>
                                </w:r>
                                <w:r w:rsidRPr="008C2D4D">
                                  <w:rPr>
                                    <w:rFonts w:eastAsia="Calibri" w:hAnsi="Adobe Arabic" w:cs="Adobe Arabic" w:hint="cs"/>
                                    <w:b/>
                                    <w:bCs/>
                                    <w:color w:val="FFFFFF"/>
                                    <w:kern w:val="24"/>
                                    <w:sz w:val="36"/>
                                    <w:szCs w:val="36"/>
                                    <w:rtl/>
                                    <w:lang w:bidi="ar-EG"/>
                                  </w:rPr>
                                  <w:t xml:space="preserve">أساليب </w:t>
                                </w:r>
                                <w:r w:rsidRPr="008C2D4D">
                                  <w:rPr>
                                    <w:rFonts w:eastAsia="Calibri" w:hAnsi="Adobe Arabic" w:cs="Adobe Arabic"/>
                                    <w:b/>
                                    <w:bCs/>
                                    <w:color w:val="FFFFFF"/>
                                    <w:kern w:val="24"/>
                                    <w:sz w:val="36"/>
                                    <w:szCs w:val="36"/>
                                    <w:rtl/>
                                    <w:lang w:bidi="ar-EG"/>
                                  </w:rPr>
                                  <w:t>تحفيزها</w:t>
                                </w:r>
                              </w:p>
                            </w:txbxContent>
                          </wps:txbx>
                          <wps:bodyPr wrap="square" rtlCol="1">
                            <a:spAutoFit/>
                          </wps:bodyPr>
                        </wps:wsp>
                      </wpg:grpSp>
                    </wpg:wgp>
                  </a:graphicData>
                </a:graphic>
              </wp:inline>
            </w:drawing>
          </mc:Choice>
          <mc:Fallback>
            <w:pict>
              <v:group w14:anchorId="463CAE31" id="_x0000_s140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1zw+fwcAAIMcAAAOAAAAZHJzL2Uyb0RvYy54bWzsWduO00YYvq/Ud7B8&#10;WQni8yFiFy1QUCVKV0BFe+k4TmLV9rjjySbLbaFCvAi0alXRlla8SfI2/f4Z23EOuwmohV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3dc8Pn8HAACDHA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40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">
                  <v:imagedata r:id="rId78" o:title=""/>
                </v:shape>
                <v:group id="مجموعة 39" o:spid="_x0000_s14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group id="مجموعة 40" o:spid="_x0000_s14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group id="مجموعة 41" o:spid="_x0000_s14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shape id="شكل حر 42" o:spid="_x0000_s14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" fillcolor="#168489" stroked="f" strokeweight="1pt">
                        <v:stroke joinstyle="miter"/>
                      </v:roundrect>
                    </v:group>
                    <v:oval id="شكل بيضاوي 44" o:spid="_x0000_s14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" filled="f" strokecolor="#a5a5a5 [2092]" strokeweight="1pt">
                      <v:stroke joinstyle="miter"/>
                    </v:oval>
                  </v:group>
                  <v:shape id="مربع نص 41" o:spid="_x0000_s1413"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5NNwAAAANwAAAAPAAAAZHJzL2Rvd25yZXYueG1sRE9Na8JA&#10;EL0X/A/LCL3VjWJ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h1eTTcAAAADcAAAADwAAAAAA&#10;AAAAAAAAAAAHAgAAZHJzL2Rvd25yZXYueG1sUEsFBgAAAAADAAMAtwAAAPQCAAAAAA==&#10;" filled="f" stroked="f">
                    <v:textbox style="mso-fit-shape-to-text:t">
                      <w:txbxContent>
                        <w:p w14:paraId="5BFC0E18" w14:textId="493262A0"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قيادة الفرق التطوعية و</w:t>
                          </w:r>
                          <w:r w:rsidRPr="008C2D4D">
                            <w:rPr>
                              <w:rFonts w:eastAsia="Calibri" w:hAnsi="Adobe Arabic" w:cs="Adobe Arabic" w:hint="cs"/>
                              <w:b/>
                              <w:bCs/>
                              <w:color w:val="FFFFFF"/>
                              <w:kern w:val="24"/>
                              <w:sz w:val="36"/>
                              <w:szCs w:val="36"/>
                              <w:rtl/>
                              <w:lang w:bidi="ar-EG"/>
                            </w:rPr>
                            <w:t xml:space="preserve">أساليب </w:t>
                          </w:r>
                          <w:r w:rsidRPr="008C2D4D">
                            <w:rPr>
                              <w:rFonts w:eastAsia="Calibri" w:hAnsi="Adobe Arabic" w:cs="Adobe Arabic"/>
                              <w:b/>
                              <w:bCs/>
                              <w:color w:val="FFFFFF"/>
                              <w:kern w:val="24"/>
                              <w:sz w:val="36"/>
                              <w:szCs w:val="36"/>
                              <w:rtl/>
                              <w:lang w:bidi="ar-EG"/>
                            </w:rPr>
                            <w:t>تحفيزها</w:t>
                          </w:r>
                        </w:p>
                      </w:txbxContent>
                    </v:textbox>
                  </v:shape>
                </v:group>
                <w10:anchorlock/>
              </v:group>
            </w:pict>
          </mc:Fallback>
        </mc:AlternateContent>
      </w:r>
    </w:p>
    <w:p w14:paraId="7DC44A5D" w14:textId="77777777" w:rsidR="0042208F" w:rsidRPr="008C2D4D" w:rsidRDefault="0042208F" w:rsidP="008C2D4D">
      <w:pPr>
        <w:pStyle w:val="ad"/>
        <w:rPr>
          <w:b w:val="0"/>
          <w:bCs/>
          <w:color w:val="168489"/>
          <w:rtl/>
        </w:rPr>
      </w:pPr>
      <w:r w:rsidRPr="008C2D4D">
        <w:rPr>
          <w:b w:val="0"/>
          <w:bCs/>
          <w:color w:val="168489"/>
          <w:rtl/>
        </w:rPr>
        <w:t>أنماط القيادة في العمل التطوّعي:</w:t>
      </w:r>
    </w:p>
    <w:p w14:paraId="6E65CEFD" w14:textId="77777777" w:rsidR="0042208F" w:rsidRDefault="0042208F" w:rsidP="0042208F">
      <w:r w:rsidRPr="001B17CB">
        <w:rPr>
          <w:rtl/>
        </w:rPr>
        <w:t>تختلف قيادة الفرق التطوّعية عن قيادة الفرق في القطاع الربحي، إذ يتعيّن على القائد أن يراعي طبيعة العلاقة التطوّعية. ومن أبرز أنماط القيادة الفعّالة في العمل التطوّعي:</w:t>
      </w:r>
    </w:p>
    <w:p w14:paraId="4FD99ED1" w14:textId="25D67404" w:rsidR="008C2D4D" w:rsidRDefault="008C2D4D" w:rsidP="008C2D4D">
      <w:pPr>
        <w:rPr>
          <w:rtl/>
        </w:rPr>
      </w:pPr>
      <w:r w:rsidRPr="008C2D4D">
        <w:rPr>
          <w:noProof/>
        </w:rPr>
        <mc:AlternateContent>
          <mc:Choice Requires="wpg">
            <w:drawing>
              <wp:inline distT="0" distB="0" distL="0" distR="0" wp14:anchorId="2F2D9605" wp14:editId="31EFC6A8">
                <wp:extent cx="5643256" cy="1608250"/>
                <wp:effectExtent l="0" t="0" r="14605" b="0"/>
                <wp:docPr id="801405981" name="Group 6"/>
                <wp:cNvGraphicFramePr/>
                <a:graphic xmlns:a="http://schemas.openxmlformats.org/drawingml/2006/main">
                  <a:graphicData uri="http://schemas.microsoft.com/office/word/2010/wordprocessingGroup">
                    <wpg:wgp>
                      <wpg:cNvGrpSpPr/>
                      <wpg:grpSpPr>
                        <a:xfrm>
                          <a:off x="0" y="0"/>
                          <a:ext cx="5643256" cy="1608250"/>
                          <a:chOff x="0" y="0"/>
                          <a:chExt cx="5643256" cy="1608250"/>
                        </a:xfrm>
                      </wpg:grpSpPr>
                      <wpg:grpSp>
                        <wpg:cNvPr id="801405982" name="Group 801405982"/>
                        <wpg:cNvGrpSpPr/>
                        <wpg:grpSpPr>
                          <a:xfrm>
                            <a:off x="0" y="0"/>
                            <a:ext cx="1357308" cy="1608250"/>
                            <a:chOff x="0" y="0"/>
                            <a:chExt cx="1357308" cy="1608250"/>
                          </a:xfrm>
                        </wpg:grpSpPr>
                        <wps:wsp>
                          <wps:cNvPr id="801405983" name="Freeform: Shape 80140598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84" name="TextBox 6"/>
                          <wps:cNvSpPr txBox="1"/>
                          <wps:spPr>
                            <a:xfrm>
                              <a:off x="402418" y="0"/>
                              <a:ext cx="646430" cy="733425"/>
                            </a:xfrm>
                            <a:prstGeom prst="rect">
                              <a:avLst/>
                            </a:prstGeom>
                            <a:noFill/>
                          </wps:spPr>
                          <wps:txbx>
                            <w:txbxContent>
                              <w:p w14:paraId="1A8FFBD7" w14:textId="77777777" w:rsidR="008C2D4D" w:rsidRDefault="008C2D4D" w:rsidP="008C2D4D">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wps:txbx>
                          <wps:bodyPr wrap="none" rtlCol="0">
                            <a:spAutoFit/>
                          </wps:bodyPr>
                        </wps:wsp>
                        <wps:wsp>
                          <wps:cNvPr id="801405985" name="مربع نص 18"/>
                          <wps:cNvSpPr txBox="1"/>
                          <wps:spPr>
                            <a:xfrm>
                              <a:off x="0" y="1187064"/>
                              <a:ext cx="1357308" cy="421186"/>
                            </a:xfrm>
                            <a:prstGeom prst="rect">
                              <a:avLst/>
                            </a:prstGeom>
                            <a:noFill/>
                          </wps:spPr>
                          <wps:txbx>
                            <w:txbxContent>
                              <w:p w14:paraId="11DF95BC" w14:textId="1549FF66"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التشاركية</w:t>
                                </w:r>
                              </w:p>
                            </w:txbxContent>
                          </wps:txbx>
                          <wps:bodyPr wrap="square" rtlCol="1">
                            <a:noAutofit/>
                          </wps:bodyPr>
                        </wps:wsp>
                      </wpg:grpSp>
                      <wpg:grpSp>
                        <wpg:cNvPr id="801405986" name="Group 801405986"/>
                        <wpg:cNvGrpSpPr/>
                        <wpg:grpSpPr>
                          <a:xfrm>
                            <a:off x="1411796" y="0"/>
                            <a:ext cx="4231460" cy="1608250"/>
                            <a:chOff x="1411796" y="0"/>
                            <a:chExt cx="4231460" cy="1608250"/>
                          </a:xfrm>
                        </wpg:grpSpPr>
                        <wpg:grpSp>
                          <wpg:cNvPr id="801405987" name="Group 801405987"/>
                          <wpg:cNvGrpSpPr/>
                          <wpg:grpSpPr>
                            <a:xfrm>
                              <a:off x="2763733" y="0"/>
                              <a:ext cx="1522280" cy="1608250"/>
                              <a:chOff x="2763733" y="0"/>
                              <a:chExt cx="1522280" cy="1608250"/>
                            </a:xfrm>
                          </wpg:grpSpPr>
                          <wps:wsp>
                            <wps:cNvPr id="801405988" name="Freeform: Shape 801405988"/>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89" name="TextBox 6"/>
                            <wps:cNvSpPr txBox="1"/>
                            <wps:spPr>
                              <a:xfrm>
                                <a:off x="3248658" y="0"/>
                                <a:ext cx="646430" cy="733425"/>
                              </a:xfrm>
                              <a:prstGeom prst="rect">
                                <a:avLst/>
                              </a:prstGeom>
                              <a:noFill/>
                            </wps:spPr>
                            <wps:txbx>
                              <w:txbxContent>
                                <w:p w14:paraId="50372BC1" w14:textId="77777777" w:rsidR="008C2D4D" w:rsidRDefault="008C2D4D" w:rsidP="008C2D4D">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wps:txbx>
                            <wps:bodyPr wrap="none" rtlCol="0">
                              <a:spAutoFit/>
                            </wps:bodyPr>
                          </wps:wsp>
                          <wps:wsp>
                            <wps:cNvPr id="801405990" name="مربع نص 18"/>
                            <wps:cNvSpPr txBox="1"/>
                            <wps:spPr>
                              <a:xfrm>
                                <a:off x="2763733" y="1187064"/>
                                <a:ext cx="1522280" cy="421186"/>
                              </a:xfrm>
                              <a:prstGeom prst="rect">
                                <a:avLst/>
                              </a:prstGeom>
                              <a:noFill/>
                            </wps:spPr>
                            <wps:txbx>
                              <w:txbxContent>
                                <w:p w14:paraId="789D2B72" w14:textId="696AEF0A"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الخادمة</w:t>
                                  </w:r>
                                </w:p>
                              </w:txbxContent>
                            </wps:txbx>
                            <wps:bodyPr wrap="square" rtlCol="1">
                              <a:noAutofit/>
                            </wps:bodyPr>
                          </wps:wsp>
                        </wpg:grpSp>
                        <wpg:grpSp>
                          <wpg:cNvPr id="801405991" name="Group 801405991"/>
                          <wpg:cNvGrpSpPr/>
                          <wpg:grpSpPr>
                            <a:xfrm>
                              <a:off x="1411796" y="0"/>
                              <a:ext cx="4231460" cy="1608250"/>
                              <a:chOff x="1411796" y="0"/>
                              <a:chExt cx="4231460" cy="1608250"/>
                            </a:xfrm>
                          </wpg:grpSpPr>
                          <wpg:grpSp>
                            <wpg:cNvPr id="801405992" name="Group 801405992"/>
                            <wpg:cNvGrpSpPr/>
                            <wpg:grpSpPr>
                              <a:xfrm>
                                <a:off x="4285948" y="0"/>
                                <a:ext cx="1357308" cy="1608250"/>
                                <a:chOff x="4285948" y="0"/>
                                <a:chExt cx="1357308" cy="1608250"/>
                              </a:xfrm>
                            </wpg:grpSpPr>
                            <wps:wsp>
                              <wps:cNvPr id="801405993" name="Freeform: Shape 801405993"/>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94" name="TextBox 6"/>
                              <wps:cNvSpPr txBox="1"/>
                              <wps:spPr>
                                <a:xfrm>
                                  <a:off x="4688402" y="0"/>
                                  <a:ext cx="785495" cy="733425"/>
                                </a:xfrm>
                                <a:prstGeom prst="rect">
                                  <a:avLst/>
                                </a:prstGeom>
                                <a:noFill/>
                              </wps:spPr>
                              <wps:txbx>
                                <w:txbxContent>
                                  <w:p w14:paraId="3D27E537" w14:textId="77777777" w:rsidR="008C2D4D" w:rsidRDefault="008C2D4D" w:rsidP="008C2D4D">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801405995" name="مربع نص 18"/>
                              <wps:cNvSpPr txBox="1"/>
                              <wps:spPr>
                                <a:xfrm>
                                  <a:off x="4285948" y="1187064"/>
                                  <a:ext cx="1357308" cy="421186"/>
                                </a:xfrm>
                                <a:prstGeom prst="rect">
                                  <a:avLst/>
                                </a:prstGeom>
                                <a:noFill/>
                              </wps:spPr>
                              <wps:txbx>
                                <w:txbxContent>
                                  <w:p w14:paraId="65FF9955" w14:textId="21C33A6A"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بالقدوة</w:t>
                                    </w:r>
                                  </w:p>
                                </w:txbxContent>
                              </wps:txbx>
                              <wps:bodyPr wrap="square" rtlCol="1">
                                <a:noAutofit/>
                              </wps:bodyPr>
                            </wps:wsp>
                          </wpg:grpSp>
                          <wpg:grpSp>
                            <wpg:cNvPr id="801405996" name="Group 801405996"/>
                            <wpg:cNvGrpSpPr/>
                            <wpg:grpSpPr>
                              <a:xfrm>
                                <a:off x="1411796" y="0"/>
                                <a:ext cx="1357308" cy="1608250"/>
                                <a:chOff x="1411796" y="0"/>
                                <a:chExt cx="1357308" cy="1608250"/>
                              </a:xfrm>
                            </wpg:grpSpPr>
                            <wps:wsp>
                              <wps:cNvPr id="801405997" name="Freeform: Shape 801405997"/>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801405998" name="TextBox 6"/>
                              <wps:cNvSpPr txBox="1"/>
                              <wps:spPr>
                                <a:xfrm>
                                  <a:off x="1814228" y="0"/>
                                  <a:ext cx="646430" cy="733425"/>
                                </a:xfrm>
                                <a:prstGeom prst="rect">
                                  <a:avLst/>
                                </a:prstGeom>
                                <a:noFill/>
                              </wps:spPr>
                              <wps:txbx>
                                <w:txbxContent>
                                  <w:p w14:paraId="30FFDC25" w14:textId="77777777" w:rsidR="008C2D4D" w:rsidRDefault="008C2D4D" w:rsidP="008C2D4D">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801405999" name="مربع نص 18"/>
                              <wps:cNvSpPr txBox="1"/>
                              <wps:spPr>
                                <a:xfrm>
                                  <a:off x="1411796" y="1187064"/>
                                  <a:ext cx="1357308" cy="421186"/>
                                </a:xfrm>
                                <a:prstGeom prst="rect">
                                  <a:avLst/>
                                </a:prstGeom>
                                <a:noFill/>
                              </wps:spPr>
                              <wps:txbx>
                                <w:txbxContent>
                                  <w:p w14:paraId="2D4DB1C1" w14:textId="70C6BCD3"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التحويلية</w:t>
                                    </w:r>
                                  </w:p>
                                </w:txbxContent>
                              </wps:txbx>
                              <wps:bodyPr wrap="square" rtlCol="1">
                                <a:noAutofit/>
                              </wps:bodyPr>
                            </wps:wsp>
                          </wpg:grpSp>
                        </wpg:grpSp>
                      </wpg:grpSp>
                    </wpg:wgp>
                  </a:graphicData>
                </a:graphic>
              </wp:inline>
            </w:drawing>
          </mc:Choice>
          <mc:Fallback>
            <w:pict>
              <v:group w14:anchorId="2F2D9605" id="_x0000_s1414" style="width:444.35pt;height:126.65pt;mso-position-horizontal-relative:char;mso-position-vertical-relative:line" coordsize="56432,16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">
                <v:group id="Group 801405982" o:spid="_x0000_s1415" style="position:absolute;width:13573;height:16082" coordsize="13573,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">
                  <v:shape id="Freeform: Shape 801405983" o:spid="_x0000_s1416"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2e74b5 [2408]" strokecolor="#2e74b5 [2408]" strokeweight="1pt">
                    <v:stroke joinstyle="miter"/>
                    <v:path arrowok="t" o:connecttype="custom" o:connectlocs="0,0;209580,0;228795,61848;612808,316183;996820,61848;1016035,0;1225615,0;1221807,24934;612808,520881;3808,24934;0,0" o:connectangles="0,0,0,0,0,0,0,0,0,0,0"/>
                  </v:shape>
                  <v:shape id="TextBox 6" o:spid="_x0000_s1417"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" filled="f" stroked="f">
                    <v:textbox style="mso-fit-shape-to-text:t">
                      <w:txbxContent>
                        <w:p w14:paraId="1A8FFBD7" w14:textId="77777777" w:rsidR="008C2D4D" w:rsidRDefault="008C2D4D" w:rsidP="008C2D4D">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v:textbox>
                  </v:shape>
                  <v:shape id="مربع نص 18" o:spid="_x0000_s1418" type="#_x0000_t202" style="position:absolute;top:11870;width:13573;height:4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" filled="f" stroked="f">
                    <v:textbox>
                      <w:txbxContent>
                        <w:p w14:paraId="11DF95BC" w14:textId="1549FF66"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التشاركية</w:t>
                          </w:r>
                        </w:p>
                      </w:txbxContent>
                    </v:textbox>
                  </v:shape>
                </v:group>
                <v:group id="Group 801405986" o:spid="_x0000_s1419" style="position:absolute;left:14117;width:42315;height:16082" coordorigin="14117" coordsize="42314,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">
                  <v:group id="Group 801405987" o:spid="_x0000_s1420" style="position:absolute;left:27637;width:15223;height:16082" coordorigin="27637" coordsize="15222,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">
                    <v:shape id="Freeform: Shape 801405988" o:spid="_x0000_s1421"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7f7f7f [1612]" strokecolor="#7f7f7f [1612]" strokeweight="1pt">
                      <v:stroke joinstyle="miter"/>
                      <v:path arrowok="t" o:connecttype="custom" o:connectlocs="0,0;209580,0;228795,61848;612808,316183;996820,61848;1016035,0;1225615,0;1221807,24934;612808,520881;3808,24934;0,0" o:connectangles="0,0,0,0,0,0,0,0,0,0,0"/>
                    </v:shape>
                    <v:shape id="TextBox 6" o:spid="_x0000_s1422"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" filled="f" stroked="f">
                      <v:textbox style="mso-fit-shape-to-text:t">
                        <w:txbxContent>
                          <w:p w14:paraId="50372BC1" w14:textId="77777777" w:rsidR="008C2D4D" w:rsidRDefault="008C2D4D" w:rsidP="008C2D4D">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v:textbox>
                    </v:shape>
                    <v:shape id="مربع نص 18" o:spid="_x0000_s1423" type="#_x0000_t202" style="position:absolute;left:27637;top:11870;width:15223;height:4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" filled="f" stroked="f">
                      <v:textbox>
                        <w:txbxContent>
                          <w:p w14:paraId="789D2B72" w14:textId="696AEF0A"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الخادمة</w:t>
                            </w:r>
                          </w:p>
                        </w:txbxContent>
                      </v:textbox>
                    </v:shape>
                  </v:group>
                  <v:group id="Group 801405991" o:spid="_x0000_s1424" style="position:absolute;left:14117;width:42315;height:16082" coordorigin="14117" coordsize="42314,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">
                    <v:group id="Group 801405992" o:spid="_x0000_s1425" style="position:absolute;left:42859;width:13573;height:16082" coordorigin="42859" coordsize="13573,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">
                      <v:shape id="Freeform: Shape 801405993" o:spid="_x0000_s1426"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168489" strokeweight="1pt">
                        <v:stroke joinstyle="miter"/>
                        <v:path arrowok="t" o:connecttype="custom" o:connectlocs="0,0;209580,0;228795,61848;612808,316183;996820,61848;1016035,0;1225615,0;1221807,24934;612808,520881;3808,24934;0,0" o:connectangles="0,0,0,0,0,0,0,0,0,0,0"/>
                      </v:shape>
                      <v:shape id="TextBox 6" o:spid="_x0000_s1427"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" filled="f" stroked="f">
                        <v:textbox style="mso-fit-shape-to-text:t">
                          <w:txbxContent>
                            <w:p w14:paraId="3D27E537" w14:textId="77777777" w:rsidR="008C2D4D" w:rsidRDefault="008C2D4D" w:rsidP="008C2D4D">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1428" type="#_x0000_t202" style="position:absolute;left:42859;top:11870;width:13573;height:4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" filled="f" stroked="f">
                        <v:textbox>
                          <w:txbxContent>
                            <w:p w14:paraId="65FF9955" w14:textId="21C33A6A"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بالقدوة</w:t>
                              </w:r>
                            </w:p>
                          </w:txbxContent>
                        </v:textbox>
                      </v:shape>
                    </v:group>
                    <v:group id="Group 801405996" o:spid="_x0000_s1429" style="position:absolute;left:14117;width:13574;height:16082" coordorigin="14117" coordsize="13573,16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">
                      <v:shape id="Freeform: Shape 801405997" o:spid="_x0000_s1430"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1431"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" filled="f" stroked="f">
                        <v:textbox style="mso-fit-shape-to-text:t">
                          <w:txbxContent>
                            <w:p w14:paraId="30FFDC25" w14:textId="77777777" w:rsidR="008C2D4D" w:rsidRDefault="008C2D4D" w:rsidP="008C2D4D">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1432" type="#_x0000_t202" style="position:absolute;left:14117;top:11870;width:13574;height:4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" filled="f" stroked="f">
                        <v:textbox>
                          <w:txbxContent>
                            <w:p w14:paraId="2D4DB1C1" w14:textId="70C6BCD3" w:rsidR="008C2D4D" w:rsidRDefault="008C2D4D" w:rsidP="008C2D4D">
                              <w:pPr>
                                <w:bidi w:val="0"/>
                                <w:jc w:val="center"/>
                                <w:rPr>
                                  <w:rFonts w:ascii="Adobe Arabic" w:hAnsi="Adobe Arabic" w:cs="Adobe Arabic"/>
                                  <w:b/>
                                  <w:bCs/>
                                  <w:color w:val="000000"/>
                                  <w:kern w:val="24"/>
                                  <w:sz w:val="40"/>
                                  <w:szCs w:val="40"/>
                                  <w:lang w:bidi="ar-SY"/>
                                </w:rPr>
                              </w:pPr>
                              <w:r w:rsidRPr="008C2D4D">
                                <w:rPr>
                                  <w:rFonts w:ascii="Adobe Arabic" w:hAnsi="Adobe Arabic" w:cs="Adobe Arabic"/>
                                  <w:b/>
                                  <w:bCs/>
                                  <w:color w:val="000000"/>
                                  <w:kern w:val="24"/>
                                  <w:sz w:val="40"/>
                                  <w:szCs w:val="40"/>
                                  <w:rtl/>
                                  <w:lang w:bidi="ar-SY"/>
                                </w:rPr>
                                <w:t>القيادة التحويلية</w:t>
                              </w:r>
                            </w:p>
                          </w:txbxContent>
                        </v:textbox>
                      </v:shape>
                    </v:group>
                  </v:group>
                </v:group>
                <w10:anchorlock/>
              </v:group>
            </w:pict>
          </mc:Fallback>
        </mc:AlternateContent>
      </w:r>
    </w:p>
    <w:p w14:paraId="3B56EEB3" w14:textId="2A0DACC3"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69A9798C" wp14:editId="0FCEC1EB">
                <wp:extent cx="5731510" cy="892088"/>
                <wp:effectExtent l="0" t="0" r="2540" b="22860"/>
                <wp:docPr id="74544552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29" name="مجموعة 47"/>
                        <wpg:cNvGrpSpPr/>
                        <wpg:grpSpPr>
                          <a:xfrm>
                            <a:off x="0" y="0"/>
                            <a:ext cx="5731510" cy="895351"/>
                            <a:chOff x="0" y="0"/>
                            <a:chExt cx="5878196" cy="918845"/>
                          </a:xfrm>
                        </wpg:grpSpPr>
                        <wpg:grpSp>
                          <wpg:cNvPr id="745445530" name="مجموعة 48"/>
                          <wpg:cNvGrpSpPr/>
                          <wpg:grpSpPr>
                            <a:xfrm>
                              <a:off x="0" y="0"/>
                              <a:ext cx="5878196" cy="918845"/>
                              <a:chOff x="0" y="0"/>
                              <a:chExt cx="6240348" cy="919070"/>
                            </a:xfrm>
                          </wpg:grpSpPr>
                          <wpg:grpSp>
                            <wpg:cNvPr id="745445531" name="مجموعة 49"/>
                            <wpg:cNvGrpSpPr/>
                            <wpg:grpSpPr>
                              <a:xfrm>
                                <a:off x="0" y="169208"/>
                                <a:ext cx="5433072" cy="580613"/>
                                <a:chOff x="0" y="169208"/>
                                <a:chExt cx="5433072" cy="580613"/>
                              </a:xfrm>
                            </wpg:grpSpPr>
                            <wps:wsp>
                              <wps:cNvPr id="7454455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35" name="مربع نص 41"/>
                          <wps:cNvSpPr txBox="1"/>
                          <wps:spPr>
                            <a:xfrm>
                              <a:off x="204466" y="256582"/>
                              <a:ext cx="4615440" cy="389157"/>
                            </a:xfrm>
                            <a:prstGeom prst="rect">
                              <a:avLst/>
                            </a:prstGeom>
                            <a:noFill/>
                          </wps:spPr>
                          <wps:txbx>
                            <w:txbxContent>
                              <w:p w14:paraId="111028A4" w14:textId="65BD5E45"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بالقدوة (</w:t>
                                </w:r>
                                <w:r w:rsidRPr="008C2D4D">
                                  <w:rPr>
                                    <w:rFonts w:eastAsia="Calibri" w:hAnsi="Adobe Arabic" w:cs="Adobe Arabic"/>
                                    <w:b/>
                                    <w:bCs/>
                                    <w:color w:val="FFFFFF"/>
                                    <w:kern w:val="24"/>
                                    <w:szCs w:val="28"/>
                                    <w:lang w:bidi="ar-EG"/>
                                  </w:rPr>
                                  <w:t>Leading</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by</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Example</w:t>
                                </w:r>
                                <w:r w:rsidRPr="008C2D4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45445536"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9A9798C" id="_x0000_s14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8qI4oncHAAD0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4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">
                  <v:group id="مجموعة 48" o:spid="_x0000_s14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">
                    <v:group id="مجموعة 49" o:spid="_x0000_s14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">
                      <v:shape id="شكل حر 50" o:spid="_x0000_s14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" fillcolor="#a5a5a5 [2092]" stroked="f" strokeweight="1pt">
                        <v:stroke joinstyle="miter"/>
                      </v:roundrect>
                    </v:group>
                    <v:oval id="شكل بيضاوي 52" o:spid="_x0000_s14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" filled="f" strokecolor="#168489" strokeweight="1pt">
                      <v:stroke joinstyle="miter"/>
                    </v:oval>
                  </v:group>
                  <v:shape id="مربع نص 41" o:spid="_x0000_s1440"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" filled="f" stroked="f">
                    <v:textbox style="mso-fit-shape-to-text:t">
                      <w:txbxContent>
                        <w:p w14:paraId="111028A4" w14:textId="65BD5E45"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بالقدوة (</w:t>
                          </w:r>
                          <w:r w:rsidRPr="008C2D4D">
                            <w:rPr>
                              <w:rFonts w:eastAsia="Calibri" w:hAnsi="Adobe Arabic" w:cs="Adobe Arabic"/>
                              <w:b/>
                              <w:bCs/>
                              <w:color w:val="FFFFFF"/>
                              <w:kern w:val="24"/>
                              <w:szCs w:val="28"/>
                              <w:lang w:bidi="ar-EG"/>
                            </w:rPr>
                            <w:t>Leading</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by</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Example</w:t>
                          </w:r>
                          <w:r w:rsidRPr="008C2D4D">
                            <w:rPr>
                              <w:rFonts w:eastAsia="Calibri" w:hAnsi="Adobe Arabic" w:cs="Adobe Arabic"/>
                              <w:b/>
                              <w:bCs/>
                              <w:color w:val="FFFFFF"/>
                              <w:kern w:val="24"/>
                              <w:sz w:val="36"/>
                              <w:szCs w:val="36"/>
                              <w:rtl/>
                              <w:lang w:bidi="ar-EG"/>
                            </w:rPr>
                            <w:t>):</w:t>
                          </w:r>
                        </w:p>
                      </w:txbxContent>
                    </v:textbox>
                  </v:shape>
                </v:group>
                <v:shape id="صورة 54" o:spid="_x0000_s14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">
                  <v:imagedata r:id="rId89" o:title=""/>
                </v:shape>
                <w10:anchorlock/>
              </v:group>
            </w:pict>
          </mc:Fallback>
        </mc:AlternateContent>
      </w:r>
    </w:p>
    <w:p w14:paraId="119389D7" w14:textId="77777777" w:rsidR="0042208F" w:rsidRPr="001B17CB" w:rsidRDefault="0042208F" w:rsidP="0042208F">
      <w:pPr>
        <w:rPr>
          <w:rtl/>
        </w:rPr>
      </w:pPr>
      <w:r w:rsidRPr="001B17CB">
        <w:rPr>
          <w:rtl/>
        </w:rPr>
        <w:t xml:space="preserve">   - يشارك القائد في تنفيذ المهام جنباً إلى جنب مع المتطوّعين.</w:t>
      </w:r>
    </w:p>
    <w:p w14:paraId="641BBF31" w14:textId="77777777" w:rsidR="0042208F" w:rsidRPr="001B17CB" w:rsidRDefault="0042208F" w:rsidP="0042208F">
      <w:pPr>
        <w:rPr>
          <w:rtl/>
        </w:rPr>
      </w:pPr>
      <w:r w:rsidRPr="001B17CB">
        <w:rPr>
          <w:rtl/>
        </w:rPr>
        <w:t xml:space="preserve">   - يُظهر الالتزام والحماس الذي يتوقعه من فريقه.</w:t>
      </w:r>
    </w:p>
    <w:p w14:paraId="17829C96" w14:textId="77777777" w:rsidR="0042208F" w:rsidRDefault="0042208F" w:rsidP="0042208F">
      <w:pPr>
        <w:rPr>
          <w:rtl/>
        </w:rPr>
      </w:pPr>
      <w:r w:rsidRPr="001B17CB">
        <w:rPr>
          <w:rtl/>
        </w:rPr>
        <w:t xml:space="preserve">   - يعزّز ثقافة "نحن" بدلاً من "أنا وأنتم".</w:t>
      </w:r>
    </w:p>
    <w:p w14:paraId="27C4833E" w14:textId="6EB9E233"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6C27BD01" wp14:editId="710113CB">
                <wp:extent cx="5731510" cy="892088"/>
                <wp:effectExtent l="0" t="0" r="2540" b="22860"/>
                <wp:docPr id="74544553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38" name="مجموعة 47"/>
                        <wpg:cNvGrpSpPr/>
                        <wpg:grpSpPr>
                          <a:xfrm>
                            <a:off x="0" y="0"/>
                            <a:ext cx="5731510" cy="895351"/>
                            <a:chOff x="0" y="0"/>
                            <a:chExt cx="5878196" cy="918845"/>
                          </a:xfrm>
                        </wpg:grpSpPr>
                        <wpg:grpSp>
                          <wpg:cNvPr id="745445539" name="مجموعة 48"/>
                          <wpg:cNvGrpSpPr/>
                          <wpg:grpSpPr>
                            <a:xfrm>
                              <a:off x="0" y="0"/>
                              <a:ext cx="5878196" cy="918845"/>
                              <a:chOff x="0" y="0"/>
                              <a:chExt cx="6240348" cy="919070"/>
                            </a:xfrm>
                          </wpg:grpSpPr>
                          <wpg:grpSp>
                            <wpg:cNvPr id="745445540" name="مجموعة 49"/>
                            <wpg:cNvGrpSpPr/>
                            <wpg:grpSpPr>
                              <a:xfrm>
                                <a:off x="0" y="169208"/>
                                <a:ext cx="5433072" cy="580613"/>
                                <a:chOff x="0" y="169208"/>
                                <a:chExt cx="5433072" cy="580613"/>
                              </a:xfrm>
                            </wpg:grpSpPr>
                            <wps:wsp>
                              <wps:cNvPr id="7454455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4" name="مربع نص 41"/>
                          <wps:cNvSpPr txBox="1"/>
                          <wps:spPr>
                            <a:xfrm>
                              <a:off x="204466" y="256582"/>
                              <a:ext cx="4615440" cy="389157"/>
                            </a:xfrm>
                            <a:prstGeom prst="rect">
                              <a:avLst/>
                            </a:prstGeom>
                            <a:noFill/>
                          </wps:spPr>
                          <wps:txbx>
                            <w:txbxContent>
                              <w:p w14:paraId="38EBB5AB" w14:textId="7FA1B2DA"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الخادمة (</w:t>
                                </w:r>
                                <w:r w:rsidRPr="008C2D4D">
                                  <w:rPr>
                                    <w:rFonts w:eastAsia="Calibri" w:hAnsi="Adobe Arabic" w:cs="Adobe Arabic"/>
                                    <w:b/>
                                    <w:bCs/>
                                    <w:color w:val="FFFFFF"/>
                                    <w:kern w:val="24"/>
                                    <w:szCs w:val="28"/>
                                    <w:lang w:bidi="ar-EG"/>
                                  </w:rPr>
                                  <w:t>Servant</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45445545"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27BD01" id="_x0000_s14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wwhLdQcAAPQ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DDCEt1BwAA9Bw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4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">
                  <v:group id="مجموعة 48" o:spid="_x0000_s14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">
                    <v:group id="مجموعة 49" o:spid="_x0000_s14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">
                      <v:shape id="شكل حر 50" o:spid="_x0000_s14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" fillcolor="#a5a5a5 [2092]" stroked="f" strokeweight="1pt">
                        <v:stroke joinstyle="miter"/>
                      </v:roundrect>
                    </v:group>
                    <v:oval id="شكل بيضاوي 52" o:spid="_x0000_s14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" filled="f" strokecolor="#168489" strokeweight="1pt">
                      <v:stroke joinstyle="miter"/>
                    </v:oval>
                  </v:group>
                  <v:shape id="مربع نص 41" o:spid="_x0000_s1449"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" filled="f" stroked="f">
                    <v:textbox style="mso-fit-shape-to-text:t">
                      <w:txbxContent>
                        <w:p w14:paraId="38EBB5AB" w14:textId="7FA1B2DA"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الخادمة (</w:t>
                          </w:r>
                          <w:r w:rsidRPr="008C2D4D">
                            <w:rPr>
                              <w:rFonts w:eastAsia="Calibri" w:hAnsi="Adobe Arabic" w:cs="Adobe Arabic"/>
                              <w:b/>
                              <w:bCs/>
                              <w:color w:val="FFFFFF"/>
                              <w:kern w:val="24"/>
                              <w:szCs w:val="28"/>
                              <w:lang w:bidi="ar-EG"/>
                            </w:rPr>
                            <w:t>Servant</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v:textbox>
                  </v:shape>
                </v:group>
                <v:shape id="صورة 54" o:spid="_x0000_s14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">
                  <v:imagedata r:id="rId89" o:title=""/>
                </v:shape>
                <w10:anchorlock/>
              </v:group>
            </w:pict>
          </mc:Fallback>
        </mc:AlternateContent>
      </w:r>
    </w:p>
    <w:p w14:paraId="769C2E0C" w14:textId="77777777" w:rsidR="0042208F" w:rsidRPr="001B17CB" w:rsidRDefault="0042208F" w:rsidP="0042208F">
      <w:pPr>
        <w:rPr>
          <w:rtl/>
        </w:rPr>
      </w:pPr>
      <w:r w:rsidRPr="001B17CB">
        <w:rPr>
          <w:rtl/>
        </w:rPr>
        <w:t xml:space="preserve">   - يضع القائد نفسه في خدمة المتطوّعين وتمكينهم.</w:t>
      </w:r>
    </w:p>
    <w:p w14:paraId="609F784B" w14:textId="77777777" w:rsidR="0042208F" w:rsidRPr="001B17CB" w:rsidRDefault="0042208F" w:rsidP="0042208F">
      <w:pPr>
        <w:rPr>
          <w:rtl/>
        </w:rPr>
      </w:pPr>
      <w:r w:rsidRPr="001B17CB">
        <w:rPr>
          <w:rtl/>
        </w:rPr>
        <w:t xml:space="preserve">   - يركّز على تذليل العقبات وتوفير بيئة عمل داعمة.</w:t>
      </w:r>
    </w:p>
    <w:p w14:paraId="60D6D1DA" w14:textId="77777777" w:rsidR="0042208F" w:rsidRDefault="0042208F" w:rsidP="0042208F">
      <w:pPr>
        <w:rPr>
          <w:rtl/>
        </w:rPr>
      </w:pPr>
      <w:r w:rsidRPr="001B17CB">
        <w:rPr>
          <w:rtl/>
        </w:rPr>
        <w:t xml:space="preserve">   - يهتم بالنمو الشخصي والمهني للمتطوّعين.</w:t>
      </w:r>
    </w:p>
    <w:p w14:paraId="19D292D4" w14:textId="5D04DF0B" w:rsidR="0042208F" w:rsidRPr="001B17CB" w:rsidRDefault="0042208F" w:rsidP="008C2D4D">
      <w:pPr>
        <w:keepNext/>
        <w:rPr>
          <w:rtl/>
        </w:rPr>
      </w:pPr>
      <w:r w:rsidRPr="002A078C">
        <w:rPr>
          <w:rFonts w:ascii="Sakkal Majalla" w:hAnsi="Sakkal Majalla"/>
          <w:noProof/>
          <w:sz w:val="34"/>
          <w:lang w:bidi="ar-EG"/>
        </w:rPr>
        <w:lastRenderedPageBreak/>
        <mc:AlternateContent>
          <mc:Choice Requires="wpg">
            <w:drawing>
              <wp:inline distT="0" distB="0" distL="0" distR="0" wp14:anchorId="1EED8370" wp14:editId="08DBE07F">
                <wp:extent cx="5731510" cy="892088"/>
                <wp:effectExtent l="0" t="0" r="2540" b="22860"/>
                <wp:docPr id="74544554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47" name="مجموعة 47"/>
                        <wpg:cNvGrpSpPr/>
                        <wpg:grpSpPr>
                          <a:xfrm>
                            <a:off x="0" y="0"/>
                            <a:ext cx="5731510" cy="895351"/>
                            <a:chOff x="0" y="0"/>
                            <a:chExt cx="5878196" cy="918845"/>
                          </a:xfrm>
                        </wpg:grpSpPr>
                        <wpg:grpSp>
                          <wpg:cNvPr id="745445548" name="مجموعة 48"/>
                          <wpg:cNvGrpSpPr/>
                          <wpg:grpSpPr>
                            <a:xfrm>
                              <a:off x="0" y="0"/>
                              <a:ext cx="5878196" cy="918845"/>
                              <a:chOff x="0" y="0"/>
                              <a:chExt cx="6240348" cy="919070"/>
                            </a:xfrm>
                          </wpg:grpSpPr>
                          <wpg:grpSp>
                            <wpg:cNvPr id="745445549" name="مجموعة 49"/>
                            <wpg:cNvGrpSpPr/>
                            <wpg:grpSpPr>
                              <a:xfrm>
                                <a:off x="0" y="169208"/>
                                <a:ext cx="5433072" cy="580613"/>
                                <a:chOff x="0" y="169208"/>
                                <a:chExt cx="5433072" cy="580613"/>
                              </a:xfrm>
                            </wpg:grpSpPr>
                            <wps:wsp>
                              <wps:cNvPr id="7454455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3" name="مربع نص 41"/>
                          <wps:cNvSpPr txBox="1"/>
                          <wps:spPr>
                            <a:xfrm>
                              <a:off x="204466" y="256582"/>
                              <a:ext cx="4615440" cy="389157"/>
                            </a:xfrm>
                            <a:prstGeom prst="rect">
                              <a:avLst/>
                            </a:prstGeom>
                            <a:noFill/>
                          </wps:spPr>
                          <wps:txbx>
                            <w:txbxContent>
                              <w:p w14:paraId="3E578C9B" w14:textId="0E036204"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التحويلية (</w:t>
                                </w:r>
                                <w:r w:rsidRPr="008C2D4D">
                                  <w:rPr>
                                    <w:rFonts w:eastAsia="Calibri" w:hAnsi="Adobe Arabic" w:cs="Adobe Arabic"/>
                                    <w:b/>
                                    <w:bCs/>
                                    <w:color w:val="FFFFFF"/>
                                    <w:kern w:val="24"/>
                                    <w:szCs w:val="28"/>
                                    <w:lang w:bidi="ar-EG"/>
                                  </w:rPr>
                                  <w:t>Transformational</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4544555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EED8370" id="_x0000_s14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4LSrLcAcAAPQ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4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">
                  <v:group id="مجموعة 48" o:spid="_x0000_s14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">
                    <v:group id="مجموعة 49" o:spid="_x0000_s14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">
                      <v:shape id="شكل حر 50" o:spid="_x0000_s14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" fillcolor="#a5a5a5 [2092]" stroked="f" strokeweight="1pt">
                        <v:stroke joinstyle="miter"/>
                      </v:roundrect>
                    </v:group>
                    <v:oval id="شكل بيضاوي 52" o:spid="_x0000_s14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" filled="f" strokecolor="#168489" strokeweight="1pt">
                      <v:stroke joinstyle="miter"/>
                    </v:oval>
                  </v:group>
                  <v:shape id="مربع نص 41" o:spid="_x0000_s1458"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" filled="f" stroked="f">
                    <v:textbox style="mso-fit-shape-to-text:t">
                      <w:txbxContent>
                        <w:p w14:paraId="3E578C9B" w14:textId="0E036204"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التحويلية (</w:t>
                          </w:r>
                          <w:r w:rsidRPr="008C2D4D">
                            <w:rPr>
                              <w:rFonts w:eastAsia="Calibri" w:hAnsi="Adobe Arabic" w:cs="Adobe Arabic"/>
                              <w:b/>
                              <w:bCs/>
                              <w:color w:val="FFFFFF"/>
                              <w:kern w:val="24"/>
                              <w:szCs w:val="28"/>
                              <w:lang w:bidi="ar-EG"/>
                            </w:rPr>
                            <w:t>Transformational</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v:textbox>
                  </v:shape>
                </v:group>
                <v:shape id="صورة 54" o:spid="_x0000_s14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">
                  <v:imagedata r:id="rId89" o:title=""/>
                </v:shape>
                <w10:anchorlock/>
              </v:group>
            </w:pict>
          </mc:Fallback>
        </mc:AlternateContent>
      </w:r>
    </w:p>
    <w:p w14:paraId="4CB1306A" w14:textId="77777777" w:rsidR="0042208F" w:rsidRPr="001B17CB" w:rsidRDefault="0042208F" w:rsidP="0042208F">
      <w:pPr>
        <w:rPr>
          <w:rtl/>
        </w:rPr>
      </w:pPr>
      <w:r w:rsidRPr="001B17CB">
        <w:rPr>
          <w:rtl/>
        </w:rPr>
        <w:t xml:space="preserve">   - يلهم المتطوّعين برؤية مشتركة وقيم نبيلة.</w:t>
      </w:r>
    </w:p>
    <w:p w14:paraId="449B351D" w14:textId="77777777" w:rsidR="0042208F" w:rsidRPr="001B17CB" w:rsidRDefault="0042208F" w:rsidP="0042208F">
      <w:pPr>
        <w:rPr>
          <w:rtl/>
        </w:rPr>
      </w:pPr>
      <w:r w:rsidRPr="001B17CB">
        <w:rPr>
          <w:rtl/>
        </w:rPr>
        <w:t xml:space="preserve">   - يركّز على التغيير الإيجابي والتطوير المستمر.</w:t>
      </w:r>
    </w:p>
    <w:p w14:paraId="115174E0" w14:textId="77777777" w:rsidR="0042208F" w:rsidRDefault="0042208F" w:rsidP="0042208F">
      <w:pPr>
        <w:rPr>
          <w:rtl/>
        </w:rPr>
      </w:pPr>
      <w:r w:rsidRPr="001B17CB">
        <w:rPr>
          <w:rtl/>
        </w:rPr>
        <w:t xml:space="preserve">   - يشجّع الإبداع والتفكير خارج الصندوق.</w:t>
      </w:r>
    </w:p>
    <w:p w14:paraId="16924F23" w14:textId="5B46DCFB"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8987993" wp14:editId="1F72BF5B">
                <wp:extent cx="5731510" cy="892088"/>
                <wp:effectExtent l="0" t="0" r="2540" b="22860"/>
                <wp:docPr id="74544555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56" name="مجموعة 47"/>
                        <wpg:cNvGrpSpPr/>
                        <wpg:grpSpPr>
                          <a:xfrm>
                            <a:off x="0" y="0"/>
                            <a:ext cx="5731510" cy="895351"/>
                            <a:chOff x="0" y="0"/>
                            <a:chExt cx="5878196" cy="918845"/>
                          </a:xfrm>
                        </wpg:grpSpPr>
                        <wpg:grpSp>
                          <wpg:cNvPr id="745445557" name="مجموعة 48"/>
                          <wpg:cNvGrpSpPr/>
                          <wpg:grpSpPr>
                            <a:xfrm>
                              <a:off x="0" y="0"/>
                              <a:ext cx="5878196" cy="918845"/>
                              <a:chOff x="0" y="0"/>
                              <a:chExt cx="6240348" cy="919070"/>
                            </a:xfrm>
                          </wpg:grpSpPr>
                          <wpg:grpSp>
                            <wpg:cNvPr id="745445558" name="مجموعة 49"/>
                            <wpg:cNvGrpSpPr/>
                            <wpg:grpSpPr>
                              <a:xfrm>
                                <a:off x="0" y="169208"/>
                                <a:ext cx="5433072" cy="580613"/>
                                <a:chOff x="0" y="169208"/>
                                <a:chExt cx="5433072" cy="580613"/>
                              </a:xfrm>
                            </wpg:grpSpPr>
                            <wps:wsp>
                              <wps:cNvPr id="7454455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6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2" name="مربع نص 41"/>
                          <wps:cNvSpPr txBox="1"/>
                          <wps:spPr>
                            <a:xfrm>
                              <a:off x="204466" y="256582"/>
                              <a:ext cx="4615440" cy="389157"/>
                            </a:xfrm>
                            <a:prstGeom prst="rect">
                              <a:avLst/>
                            </a:prstGeom>
                            <a:noFill/>
                          </wps:spPr>
                          <wps:txbx>
                            <w:txbxContent>
                              <w:p w14:paraId="05F2BB60" w14:textId="0B244AF1"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التشاركية (</w:t>
                                </w:r>
                                <w:r w:rsidRPr="008C2D4D">
                                  <w:rPr>
                                    <w:rFonts w:eastAsia="Calibri" w:hAnsi="Adobe Arabic" w:cs="Adobe Arabic"/>
                                    <w:b/>
                                    <w:bCs/>
                                    <w:color w:val="FFFFFF"/>
                                    <w:kern w:val="24"/>
                                    <w:szCs w:val="28"/>
                                    <w:lang w:bidi="ar-EG"/>
                                  </w:rPr>
                                  <w:t>Participative</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4544556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987993" id="_x0000_s14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TDD/cQcAAPQ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qEww/3EHAAD0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4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">
                  <v:group id="مجموعة 48" o:spid="_x0000_s14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">
                    <v:group id="مجموعة 49" o:spid="_x0000_s14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">
                      <v:shape id="شكل حر 50" o:spid="_x0000_s14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" fillcolor="#a5a5a5 [2092]" stroked="f" strokeweight="1pt">
                        <v:stroke joinstyle="miter"/>
                      </v:roundrect>
                    </v:group>
                    <v:oval id="شكل بيضاوي 52" o:spid="_x0000_s14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" filled="f" strokecolor="#168489" strokeweight="1pt">
                      <v:stroke joinstyle="miter"/>
                    </v:oval>
                  </v:group>
                  <v:shape id="مربع نص 41" o:spid="_x0000_s1467" type="#_x0000_t202" style="position:absolute;left:2044;top:2565;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" filled="f" stroked="f">
                    <v:textbox style="mso-fit-shape-to-text:t">
                      <w:txbxContent>
                        <w:p w14:paraId="05F2BB60" w14:textId="0B244AF1"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القيادة التشاركية (</w:t>
                          </w:r>
                          <w:r w:rsidRPr="008C2D4D">
                            <w:rPr>
                              <w:rFonts w:eastAsia="Calibri" w:hAnsi="Adobe Arabic" w:cs="Adobe Arabic"/>
                              <w:b/>
                              <w:bCs/>
                              <w:color w:val="FFFFFF"/>
                              <w:kern w:val="24"/>
                              <w:szCs w:val="28"/>
                              <w:lang w:bidi="ar-EG"/>
                            </w:rPr>
                            <w:t>Participative</w:t>
                          </w:r>
                          <w:r w:rsidRPr="008C2D4D">
                            <w:rPr>
                              <w:rFonts w:eastAsia="Calibri" w:hAnsi="Adobe Arabic" w:cs="Adobe Arabic"/>
                              <w:b/>
                              <w:bCs/>
                              <w:color w:val="FFFFFF"/>
                              <w:kern w:val="24"/>
                              <w:sz w:val="36"/>
                              <w:szCs w:val="36"/>
                              <w:lang w:bidi="ar-EG"/>
                            </w:rPr>
                            <w:t xml:space="preserve"> </w:t>
                          </w:r>
                          <w:r w:rsidRPr="008C2D4D">
                            <w:rPr>
                              <w:rFonts w:eastAsia="Calibri" w:hAnsi="Adobe Arabic" w:cs="Adobe Arabic"/>
                              <w:b/>
                              <w:bCs/>
                              <w:color w:val="FFFFFF"/>
                              <w:kern w:val="24"/>
                              <w:szCs w:val="28"/>
                              <w:lang w:bidi="ar-EG"/>
                            </w:rPr>
                            <w:t>Leadership</w:t>
                          </w:r>
                          <w:r w:rsidRPr="008C2D4D">
                            <w:rPr>
                              <w:rFonts w:eastAsia="Calibri" w:hAnsi="Adobe Arabic" w:cs="Adobe Arabic"/>
                              <w:b/>
                              <w:bCs/>
                              <w:color w:val="FFFFFF"/>
                              <w:kern w:val="24"/>
                              <w:sz w:val="36"/>
                              <w:szCs w:val="36"/>
                              <w:rtl/>
                              <w:lang w:bidi="ar-EG"/>
                            </w:rPr>
                            <w:t>):</w:t>
                          </w:r>
                        </w:p>
                      </w:txbxContent>
                    </v:textbox>
                  </v:shape>
                </v:group>
                <v:shape id="صورة 54" o:spid="_x0000_s14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">
                  <v:imagedata r:id="rId89" o:title=""/>
                </v:shape>
                <w10:anchorlock/>
              </v:group>
            </w:pict>
          </mc:Fallback>
        </mc:AlternateContent>
      </w:r>
    </w:p>
    <w:p w14:paraId="23164910" w14:textId="77777777" w:rsidR="0042208F" w:rsidRPr="001B17CB" w:rsidRDefault="0042208F" w:rsidP="0042208F">
      <w:pPr>
        <w:rPr>
          <w:rtl/>
        </w:rPr>
      </w:pPr>
      <w:r w:rsidRPr="001B17CB">
        <w:rPr>
          <w:rtl/>
        </w:rPr>
        <w:t xml:space="preserve">   - يُشرك المتطوّعين في صناعة القرار.</w:t>
      </w:r>
    </w:p>
    <w:p w14:paraId="28FDC09B" w14:textId="77777777" w:rsidR="0042208F" w:rsidRPr="001B17CB" w:rsidRDefault="0042208F" w:rsidP="0042208F">
      <w:pPr>
        <w:rPr>
          <w:rtl/>
        </w:rPr>
      </w:pPr>
      <w:r w:rsidRPr="001B17CB">
        <w:rPr>
          <w:rtl/>
        </w:rPr>
        <w:t xml:space="preserve">   - يستمع لآراء واقتراحات الفريق ويأخذها بعين الاعتبار.</w:t>
      </w:r>
    </w:p>
    <w:p w14:paraId="29D2D353" w14:textId="77777777" w:rsidR="0042208F" w:rsidRPr="001B17CB" w:rsidRDefault="0042208F" w:rsidP="0042208F">
      <w:pPr>
        <w:rPr>
          <w:rtl/>
        </w:rPr>
      </w:pPr>
      <w:r w:rsidRPr="001B17CB">
        <w:rPr>
          <w:rtl/>
        </w:rPr>
        <w:t xml:space="preserve">   - يبني الملكية المشتركة للمشروع.</w:t>
      </w:r>
    </w:p>
    <w:p w14:paraId="1801E8E7" w14:textId="4C5DABE2" w:rsidR="0042208F" w:rsidRPr="008C2D4D" w:rsidRDefault="008C2D4D" w:rsidP="008C2D4D">
      <w:pPr>
        <w:pStyle w:val="ad"/>
        <w:rPr>
          <w:b w:val="0"/>
          <w:bCs/>
          <w:color w:val="168489"/>
          <w:rtl/>
        </w:rPr>
      </w:pPr>
      <w:r w:rsidRPr="00E42DAD">
        <w:rPr>
          <w:noProof/>
        </w:rPr>
        <mc:AlternateContent>
          <mc:Choice Requires="wpg">
            <w:drawing>
              <wp:anchor distT="0" distB="0" distL="114300" distR="114300" simplePos="0" relativeHeight="252838912" behindDoc="0" locked="0" layoutInCell="1" allowOverlap="1" wp14:anchorId="4097E301" wp14:editId="4C079254">
                <wp:simplePos x="0" y="0"/>
                <wp:positionH relativeFrom="column">
                  <wp:posOffset>4995545</wp:posOffset>
                </wp:positionH>
                <wp:positionV relativeFrom="paragraph">
                  <wp:posOffset>10603</wp:posOffset>
                </wp:positionV>
                <wp:extent cx="735965" cy="661670"/>
                <wp:effectExtent l="0" t="0" r="6985" b="5080"/>
                <wp:wrapSquare wrapText="bothSides"/>
                <wp:docPr id="1608697967"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7968" name="Picture 1608697968"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969" name="Rectangle: Rounded Corners 160869796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4D6AF30" id="Group 20" o:spid="_x0000_s1026" style="position:absolute;margin-left:393.35pt;margin-top:.85pt;width:57.95pt;height:52.1pt;z-index:25283891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oua2U98AAAAJAQAADwAAAGRycy9kb3ducmV2&#10;LnhtbEyPQWvCQBCF74X+h2WE3uomFqPGbESk7UkK1ULpbc2OSTA7G7JrEv99p6d6Gh7f48172Wa0&#10;jeix87UjBfE0AoFUOFNTqeDr+Pa8BOGDJqMbR6jghh42+eNDplPjBvrE/hBKwSHkU62gCqFNpfRF&#10;hVb7qWuRmJ1dZ3Vg2ZXSdHrgcNvIWRQl0uqa+EOlW9xVWFwOV6vgfdDD9iV+7feX8+72c5x/fO9j&#10;VOppMm7XIAKO4d8Mf/W5OuTc6eSuZLxoFCyWyYKtDPgwX0WzBMSJdTRfgcwzeb8g/w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">
                <v:shape id="Picture 1608697968"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">
                  <v:imagedata r:id="rId78" o:title="Reference "/>
                </v:shape>
                <v:roundrect id="Rectangle: Rounded Corners 160869796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" fillcolor="#168489" strokecolor="#168489" strokeweight="1pt">
                  <v:stroke joinstyle="miter"/>
                </v:roundrect>
                <w10:wrap type="square"/>
              </v:group>
            </w:pict>
          </mc:Fallback>
        </mc:AlternateContent>
      </w:r>
      <w:r w:rsidR="0042208F" w:rsidRPr="008C2D4D">
        <w:rPr>
          <w:rFonts w:hint="cs"/>
          <w:b w:val="0"/>
          <w:bCs/>
          <w:color w:val="168489"/>
          <w:rtl/>
        </w:rPr>
        <w:t xml:space="preserve">مثال: </w:t>
      </w:r>
    </w:p>
    <w:p w14:paraId="1C509FEA" w14:textId="771684FC" w:rsidR="0042208F" w:rsidRPr="001B17CB" w:rsidRDefault="008C2D4D" w:rsidP="0042208F">
      <w:pPr>
        <w:rPr>
          <w:rtl/>
        </w:rPr>
      </w:pPr>
      <w:r>
        <w:rPr>
          <w:noProof/>
        </w:rPr>
        <w:drawing>
          <wp:anchor distT="0" distB="0" distL="114300" distR="114300" simplePos="0" relativeHeight="252839936" behindDoc="0" locked="0" layoutInCell="1" allowOverlap="1" wp14:anchorId="67E8AD83" wp14:editId="35F8B401">
            <wp:simplePos x="0" y="0"/>
            <wp:positionH relativeFrom="margin">
              <wp:align>left</wp:align>
            </wp:positionH>
            <wp:positionV relativeFrom="paragraph">
              <wp:posOffset>28295</wp:posOffset>
            </wp:positionV>
            <wp:extent cx="1223010" cy="1223010"/>
            <wp:effectExtent l="0" t="0" r="0" b="0"/>
            <wp:wrapSquare wrapText="bothSides"/>
            <wp:docPr id="801406000" name="Picture 801406000" descr="Partne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artners "/>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منظمة "فريق المستقبل" التطوّعية نجحت في المحافظة على 85% من متطوّعيها لأكثر من عامين، من خلال تطبيق أسلوب القيادة التشاركية، حيث يُشارك المتطوّعون في صناعة القرارات الاستراتيجية، ويتم تدويرهم في المناصب القيادية، مما يعزّز لديهم الشعور بالملكية والانتماء للمشروع.</w:t>
      </w:r>
      <w:r w:rsidRPr="008C2D4D">
        <w:t xml:space="preserve"> </w:t>
      </w:r>
    </w:p>
    <w:p w14:paraId="5C139E1C" w14:textId="77777777" w:rsidR="0042208F" w:rsidRPr="008C2D4D" w:rsidRDefault="0042208F" w:rsidP="00C22C2D">
      <w:pPr>
        <w:pStyle w:val="ad"/>
        <w:pageBreakBefore/>
        <w:rPr>
          <w:b w:val="0"/>
          <w:bCs/>
          <w:color w:val="168489"/>
          <w:rtl/>
        </w:rPr>
      </w:pPr>
      <w:r w:rsidRPr="008C2D4D">
        <w:rPr>
          <w:b w:val="0"/>
          <w:bCs/>
          <w:color w:val="168489"/>
          <w:rtl/>
        </w:rPr>
        <w:lastRenderedPageBreak/>
        <w:t>أساليب تحفيز المتطوّعين:</w:t>
      </w:r>
    </w:p>
    <w:p w14:paraId="77A58AA9" w14:textId="77777777" w:rsidR="0042208F" w:rsidRDefault="0042208F" w:rsidP="0042208F">
      <w:r w:rsidRPr="001B17CB">
        <w:rPr>
          <w:rtl/>
        </w:rPr>
        <w:t>تشير الدراسات إلى أن المحفّزات الداخلية (</w:t>
      </w:r>
      <w:r w:rsidRPr="001B17CB">
        <w:t>Intrinsic Motivators</w:t>
      </w:r>
      <w:r w:rsidRPr="001B17CB">
        <w:rPr>
          <w:rtl/>
        </w:rPr>
        <w:t>) أكثر تأثيراً في بيئة العمل التطوّعي من المحفّزات الخارجية. ومن أبرز أساليب تحفيز المتطوّعين:</w:t>
      </w:r>
    </w:p>
    <w:p w14:paraId="19718E12" w14:textId="3ECC327B" w:rsidR="00C22C2D" w:rsidRDefault="00C22C2D" w:rsidP="00C22C2D">
      <w:pPr>
        <w:rPr>
          <w:rtl/>
        </w:rPr>
      </w:pPr>
      <w:r w:rsidRPr="00C22C2D">
        <w:rPr>
          <w:noProof/>
        </w:rPr>
        <mc:AlternateContent>
          <mc:Choice Requires="wpg">
            <w:drawing>
              <wp:inline distT="0" distB="0" distL="0" distR="0" wp14:anchorId="3AB97B11" wp14:editId="11C4D55C">
                <wp:extent cx="5874384" cy="1795781"/>
                <wp:effectExtent l="19050" t="0" r="0" b="0"/>
                <wp:docPr id="801406006" name="Group 4"/>
                <wp:cNvGraphicFramePr/>
                <a:graphic xmlns:a="http://schemas.openxmlformats.org/drawingml/2006/main">
                  <a:graphicData uri="http://schemas.microsoft.com/office/word/2010/wordprocessingGroup">
                    <wpg:wgp>
                      <wpg:cNvGrpSpPr/>
                      <wpg:grpSpPr>
                        <a:xfrm>
                          <a:off x="0" y="0"/>
                          <a:ext cx="5874384" cy="1795781"/>
                          <a:chOff x="0" y="0"/>
                          <a:chExt cx="5874384" cy="1795781"/>
                        </a:xfrm>
                      </wpg:grpSpPr>
                      <wpg:grpSp>
                        <wpg:cNvPr id="801406007" name="Group 801406007"/>
                        <wpg:cNvGrpSpPr/>
                        <wpg:grpSpPr>
                          <a:xfrm>
                            <a:off x="0" y="0"/>
                            <a:ext cx="1672978" cy="1795325"/>
                            <a:chOff x="0" y="0"/>
                            <a:chExt cx="1672978" cy="1795325"/>
                          </a:xfrm>
                        </wpg:grpSpPr>
                        <wps:wsp>
                          <wps:cNvPr id="801406008"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801406009"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801406010" name="TextBox 13"/>
                          <wps:cNvSpPr txBox="1"/>
                          <wps:spPr>
                            <a:xfrm>
                              <a:off x="230783" y="825135"/>
                              <a:ext cx="1126088" cy="670825"/>
                            </a:xfrm>
                            <a:prstGeom prst="rect">
                              <a:avLst/>
                            </a:prstGeom>
                            <a:noFill/>
                          </wps:spPr>
                          <wps:txbx>
                            <w:txbxContent>
                              <w:p w14:paraId="4EA70448" w14:textId="40B531FE"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بناء بيئة داعمة اجتماعياً</w:t>
                                </w:r>
                              </w:p>
                            </w:txbxContent>
                          </wps:txbx>
                          <wps:bodyPr wrap="square" lIns="0" rIns="0" rtlCol="0" anchor="t">
                            <a:noAutofit/>
                          </wps:bodyPr>
                        </wps:wsp>
                      </wpg:grpSp>
                      <wpg:grpSp>
                        <wpg:cNvPr id="801406011" name="Group 801406011"/>
                        <wpg:cNvGrpSpPr/>
                        <wpg:grpSpPr>
                          <a:xfrm>
                            <a:off x="1398878" y="0"/>
                            <a:ext cx="4475506" cy="1795781"/>
                            <a:chOff x="1398878" y="0"/>
                            <a:chExt cx="4475506" cy="1795781"/>
                          </a:xfrm>
                        </wpg:grpSpPr>
                        <wpg:grpSp>
                          <wpg:cNvPr id="801406012" name="Group 801406012"/>
                          <wpg:cNvGrpSpPr/>
                          <wpg:grpSpPr>
                            <a:xfrm>
                              <a:off x="2802299" y="0"/>
                              <a:ext cx="1673207" cy="1795781"/>
                              <a:chOff x="2802299" y="0"/>
                              <a:chExt cx="1673207" cy="1795781"/>
                            </a:xfrm>
                          </wpg:grpSpPr>
                          <wps:wsp>
                            <wps:cNvPr id="801406013"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801406014"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801406015" name="TextBox 19"/>
                            <wps:cNvSpPr txBox="1"/>
                            <wps:spPr>
                              <a:xfrm>
                                <a:off x="3199014" y="744352"/>
                                <a:ext cx="864505" cy="733573"/>
                              </a:xfrm>
                              <a:prstGeom prst="rect">
                                <a:avLst/>
                              </a:prstGeom>
                              <a:noFill/>
                            </wps:spPr>
                            <wps:txbx>
                              <w:txbxContent>
                                <w:p w14:paraId="02C90404" w14:textId="3A10441E"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التقدير والاعتراف</w:t>
                                  </w:r>
                                </w:p>
                              </w:txbxContent>
                            </wps:txbx>
                            <wps:bodyPr wrap="square" lIns="0" rIns="0" rtlCol="0" anchor="t">
                              <a:noAutofit/>
                            </wps:bodyPr>
                          </wps:wsp>
                        </wpg:grpSp>
                        <wps:wsp>
                          <wps:cNvPr id="1717196175" name="TextBox 450"/>
                          <wps:cNvSpPr txBox="1"/>
                          <wps:spPr>
                            <a:xfrm>
                              <a:off x="3401387" y="93232"/>
                              <a:ext cx="516255" cy="374650"/>
                            </a:xfrm>
                            <a:prstGeom prst="rect">
                              <a:avLst/>
                            </a:prstGeom>
                            <a:noFill/>
                          </wps:spPr>
                          <wps:txbx>
                            <w:txbxContent>
                              <w:p w14:paraId="7C09BCA6"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717196176" name="Group 1717196176"/>
                          <wpg:cNvGrpSpPr/>
                          <wpg:grpSpPr>
                            <a:xfrm>
                              <a:off x="1398878" y="0"/>
                              <a:ext cx="1673205" cy="1795781"/>
                              <a:chOff x="1398878" y="0"/>
                              <a:chExt cx="1673205" cy="1795781"/>
                            </a:xfrm>
                          </wpg:grpSpPr>
                          <wps:wsp>
                            <wps:cNvPr id="1717196177"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717196178"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17196179" name="TextBox 445"/>
                            <wps:cNvSpPr txBox="1"/>
                            <wps:spPr>
                              <a:xfrm>
                                <a:off x="1754412" y="792494"/>
                                <a:ext cx="906173" cy="913010"/>
                              </a:xfrm>
                              <a:prstGeom prst="rect">
                                <a:avLst/>
                              </a:prstGeom>
                            </wps:spPr>
                            <wps:txbx>
                              <w:txbxContent>
                                <w:p w14:paraId="6EB007AD" w14:textId="355E52E6"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التطوير والتمكين</w:t>
                                  </w:r>
                                </w:p>
                              </w:txbxContent>
                            </wps:txbx>
                            <wps:bodyPr wrap="square" lIns="0" rIns="0" rtlCol="0" anchor="t">
                              <a:noAutofit/>
                            </wps:bodyPr>
                          </wps:wsp>
                        </wpg:grpSp>
                        <wpg:grpSp>
                          <wpg:cNvPr id="1717196180" name="Group 1717196180"/>
                          <wpg:cNvGrpSpPr/>
                          <wpg:grpSpPr>
                            <a:xfrm>
                              <a:off x="4201177" y="0"/>
                              <a:ext cx="1673207" cy="1795781"/>
                              <a:chOff x="4201177" y="0"/>
                              <a:chExt cx="1673207" cy="1795781"/>
                            </a:xfrm>
                          </wpg:grpSpPr>
                          <wps:wsp>
                            <wps:cNvPr id="1717196187"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717196188"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17196189" name="TextBox 22"/>
                            <wps:cNvSpPr txBox="1"/>
                            <wps:spPr>
                              <a:xfrm>
                                <a:off x="4502503" y="668174"/>
                                <a:ext cx="1150216" cy="947975"/>
                              </a:xfrm>
                              <a:prstGeom prst="rect">
                                <a:avLst/>
                              </a:prstGeom>
                              <a:noFill/>
                            </wps:spPr>
                            <wps:txbx>
                              <w:txbxContent>
                                <w:p w14:paraId="564E360E" w14:textId="2E0E532D"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ربط العمل التطوّعي بالقيم والمعنى</w:t>
                                  </w:r>
                                </w:p>
                              </w:txbxContent>
                            </wps:txbx>
                            <wps:bodyPr wrap="square" lIns="0" rIns="0" rtlCol="0" anchor="t">
                              <a:noAutofit/>
                            </wps:bodyPr>
                          </wps:wsp>
                        </wpg:grpSp>
                        <wps:wsp>
                          <wps:cNvPr id="1717196190" name="TextBox 449"/>
                          <wps:cNvSpPr txBox="1"/>
                          <wps:spPr>
                            <a:xfrm>
                              <a:off x="4793918" y="93232"/>
                              <a:ext cx="516890" cy="374650"/>
                            </a:xfrm>
                            <a:prstGeom prst="rect">
                              <a:avLst/>
                            </a:prstGeom>
                            <a:noFill/>
                          </wps:spPr>
                          <wps:txbx>
                            <w:txbxContent>
                              <w:p w14:paraId="76FDF5A8"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717196191" name="TextBox 451"/>
                          <wps:cNvSpPr txBox="1"/>
                          <wps:spPr>
                            <a:xfrm>
                              <a:off x="1980577" y="93232"/>
                              <a:ext cx="516890" cy="374650"/>
                            </a:xfrm>
                            <a:prstGeom prst="rect">
                              <a:avLst/>
                            </a:prstGeom>
                            <a:noFill/>
                          </wps:spPr>
                          <wps:txbx>
                            <w:txbxContent>
                              <w:p w14:paraId="5910C3BB"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717196192" name="TextBox 452"/>
                        <wps:cNvSpPr txBox="1"/>
                        <wps:spPr>
                          <a:xfrm>
                            <a:off x="588047" y="93232"/>
                            <a:ext cx="516890" cy="374650"/>
                          </a:xfrm>
                          <a:prstGeom prst="rect">
                            <a:avLst/>
                          </a:prstGeom>
                          <a:noFill/>
                        </wps:spPr>
                        <wps:txbx>
                          <w:txbxContent>
                            <w:p w14:paraId="5911CF80" w14:textId="77777777" w:rsidR="00C22C2D" w:rsidRDefault="00C22C2D" w:rsidP="00C22C2D">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wgp>
                  </a:graphicData>
                </a:graphic>
              </wp:inline>
            </w:drawing>
          </mc:Choice>
          <mc:Fallback>
            <w:pict>
              <v:group w14:anchorId="3AB97B11" id="Group 4" o:spid="_x0000_s1469" style="width:462.55pt;height:141.4pt;mso-position-horizontal-relative:char;mso-position-vertical-relative:line" coordsize="58743,17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">
                <v:group id="Group 801406007" o:spid="_x0000_s1470" style="position:absolute;width:16729;height:1795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">
                  <v:shape id="Shape" o:spid="_x0000_s1471"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472"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1473" type="#_x0000_t202" style="position:absolute;left:2307;top:8251;width:11261;height:6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" filled="f" stroked="f">
                    <v:textbox inset="0,,0">
                      <w:txbxContent>
                        <w:p w14:paraId="4EA70448" w14:textId="40B531FE"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بناء بيئة داعمة اجتماعياً</w:t>
                          </w:r>
                        </w:p>
                      </w:txbxContent>
                    </v:textbox>
                  </v:shape>
                </v:group>
                <v:group id="Group 801406011" o:spid="_x0000_s1474" style="position:absolute;left:13988;width:44755;height:17957" coordorigin="13988"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">
                  <v:group id="Group 801406012" o:spid="_x0000_s1475" style="position:absolute;left:28022;width:16733;height:17957" coordorigin="28022"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">
                    <v:shape id="Shape" o:spid="_x0000_s1476"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1477"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1478" type="#_x0000_t202" style="position:absolute;left:31990;top:7443;width:8645;height:7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" filled="f" stroked="f">
                      <v:textbox inset="0,,0">
                        <w:txbxContent>
                          <w:p w14:paraId="02C90404" w14:textId="3A10441E"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التقدير والاعتراف</w:t>
                            </w:r>
                          </w:p>
                        </w:txbxContent>
                      </v:textbox>
                    </v:shape>
                  </v:group>
                  <v:shape id="TextBox 450" o:spid="_x0000_s1479" type="#_x0000_t202" style="position:absolute;left:34013;top:932;width:516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" filled="f" stroked="f">
                    <v:textbox style="mso-fit-shape-to-text:t">
                      <w:txbxContent>
                        <w:p w14:paraId="7C09BCA6"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717196176" o:spid="_x0000_s1480" style="position:absolute;left:13988;width:16732;height:17957" coordorigin="13988"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">
                    <v:shape id="Shape" o:spid="_x0000_s1481"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482"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1483" type="#_x0000_t202" style="position:absolute;left:17544;top:7924;width:9061;height:9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" filled="f" stroked="f">
                      <v:textbox inset="0,,0">
                        <w:txbxContent>
                          <w:p w14:paraId="6EB007AD" w14:textId="355E52E6"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التطوير والتمكين</w:t>
                            </w:r>
                          </w:p>
                        </w:txbxContent>
                      </v:textbox>
                    </v:shape>
                  </v:group>
                  <v:group id="Group 1717196180" o:spid="_x0000_s1484" style="position:absolute;left:42011;width:16732;height:17957" coordorigin="4201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">
                    <v:shape id="Shape" o:spid="_x0000_s1485"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1486"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1487" type="#_x0000_t202" style="position:absolute;left:45025;top:6681;width:11502;height:9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" filled="f" stroked="f">
                      <v:textbox inset="0,,0">
                        <w:txbxContent>
                          <w:p w14:paraId="564E360E" w14:textId="2E0E532D" w:rsidR="00C22C2D" w:rsidRDefault="00C22C2D" w:rsidP="00C22C2D">
                            <w:pPr>
                              <w:bidi w:val="0"/>
                              <w:jc w:val="center"/>
                              <w:rPr>
                                <w:rFonts w:ascii="Adobe Arabic" w:hAnsi="Adobe Arabic" w:cs="Adobe Arabic"/>
                                <w:b/>
                                <w:bCs/>
                                <w:kern w:val="24"/>
                                <w:sz w:val="36"/>
                                <w:szCs w:val="36"/>
                                <w:lang w:bidi="ar-SY"/>
                              </w:rPr>
                            </w:pPr>
                            <w:r w:rsidRPr="00C22C2D">
                              <w:rPr>
                                <w:rFonts w:ascii="Adobe Arabic" w:hAnsi="Adobe Arabic" w:cs="Adobe Arabic"/>
                                <w:b/>
                                <w:bCs/>
                                <w:kern w:val="24"/>
                                <w:sz w:val="36"/>
                                <w:szCs w:val="36"/>
                                <w:rtl/>
                                <w:lang w:bidi="ar-SY"/>
                              </w:rPr>
                              <w:t>ربط العمل التطوّعي بالقيم والمعنى</w:t>
                            </w:r>
                          </w:p>
                        </w:txbxContent>
                      </v:textbox>
                    </v:shape>
                  </v:group>
                  <v:shape id="TextBox 449" o:spid="_x0000_s1488" type="#_x0000_t202" style="position:absolute;left:47939;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" filled="f" stroked="f">
                    <v:textbox style="mso-fit-shape-to-text:t">
                      <w:txbxContent>
                        <w:p w14:paraId="76FDF5A8"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1489" type="#_x0000_t202" style="position:absolute;left:19805;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" filled="f" stroked="f">
                    <v:textbox style="mso-fit-shape-to-text:t">
                      <w:txbxContent>
                        <w:p w14:paraId="5910C3BB" w14:textId="77777777" w:rsidR="00C22C2D" w:rsidRDefault="00C22C2D" w:rsidP="00C22C2D">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1490" type="#_x0000_t202" style="position:absolute;left:5880;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" filled="f" stroked="f">
                  <v:textbox style="mso-fit-shape-to-text:t">
                    <w:txbxContent>
                      <w:p w14:paraId="5911CF80" w14:textId="77777777" w:rsidR="00C22C2D" w:rsidRDefault="00C22C2D" w:rsidP="00C22C2D">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w10:anchorlock/>
              </v:group>
            </w:pict>
          </mc:Fallback>
        </mc:AlternateContent>
      </w:r>
    </w:p>
    <w:p w14:paraId="4A151A74" w14:textId="635718E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1F62653A" wp14:editId="0AA3ADB3">
                <wp:extent cx="5731510" cy="892088"/>
                <wp:effectExtent l="0" t="0" r="2540" b="22860"/>
                <wp:docPr id="74544556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745445565" name="مجموعة 47"/>
                        <wpg:cNvGrpSpPr/>
                        <wpg:grpSpPr>
                          <a:xfrm>
                            <a:off x="0" y="0"/>
                            <a:ext cx="5731510" cy="895351"/>
                            <a:chOff x="0" y="0"/>
                            <a:chExt cx="5878196" cy="918845"/>
                          </a:xfrm>
                        </wpg:grpSpPr>
                        <wpg:grpSp>
                          <wpg:cNvPr id="745445566" name="مجموعة 48"/>
                          <wpg:cNvGrpSpPr/>
                          <wpg:grpSpPr>
                            <a:xfrm>
                              <a:off x="0" y="0"/>
                              <a:ext cx="5878196" cy="918845"/>
                              <a:chOff x="0" y="0"/>
                              <a:chExt cx="6240348" cy="919070"/>
                            </a:xfrm>
                          </wpg:grpSpPr>
                          <wpg:grpSp>
                            <wpg:cNvPr id="745445567" name="مجموعة 49"/>
                            <wpg:cNvGrpSpPr/>
                            <wpg:grpSpPr>
                              <a:xfrm>
                                <a:off x="0" y="169208"/>
                                <a:ext cx="5433072" cy="580613"/>
                                <a:chOff x="0" y="169208"/>
                                <a:chExt cx="5433072" cy="580613"/>
                              </a:xfrm>
                            </wpg:grpSpPr>
                            <wps:wsp>
                              <wps:cNvPr id="16086929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9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9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995" name="مربع نص 41"/>
                          <wps:cNvSpPr txBox="1"/>
                          <wps:spPr>
                            <a:xfrm>
                              <a:off x="204466" y="256739"/>
                              <a:ext cx="4615440" cy="389157"/>
                            </a:xfrm>
                            <a:prstGeom prst="rect">
                              <a:avLst/>
                            </a:prstGeom>
                            <a:noFill/>
                          </wps:spPr>
                          <wps:txbx>
                            <w:txbxContent>
                              <w:p w14:paraId="26A4A67D" w14:textId="69338600"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ربط العمل التطوّعي بالقيم والمعنى:</w:t>
                                </w:r>
                              </w:p>
                            </w:txbxContent>
                          </wps:txbx>
                          <wps:bodyPr wrap="square" rtlCol="1">
                            <a:spAutoFit/>
                          </wps:bodyPr>
                        </wps:wsp>
                      </wpg:grpSp>
                      <pic:pic xmlns:pic="http://schemas.openxmlformats.org/drawingml/2006/picture">
                        <pic:nvPicPr>
                          <pic:cNvPr id="1608692996"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62653A" id="_x0000_s149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xIR6lncHAAD5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4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">
                  <v:group id="مجموعة 48" o:spid="_x0000_s14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">
                    <v:group id="مجموعة 49" o:spid="_x0000_s14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">
                      <v:shape id="شكل حر 50" o:spid="_x0000_s14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" fillcolor="#a5a5a5 [2092]" stroked="f" strokeweight="1pt">
                        <v:stroke joinstyle="miter"/>
                      </v:roundrect>
                    </v:group>
                    <v:oval id="شكل بيضاوي 52" o:spid="_x0000_s14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" filled="f" strokecolor="#168489" strokeweight="1pt">
                      <v:stroke joinstyle="miter"/>
                    </v:oval>
                  </v:group>
                  <v:shape id="مربع نص 41" o:spid="_x0000_s149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" filled="f" stroked="f">
                    <v:textbox style="mso-fit-shape-to-text:t">
                      <w:txbxContent>
                        <w:p w14:paraId="26A4A67D" w14:textId="69338600"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ربط العمل التطوّعي بالقيم والمعنى:</w:t>
                          </w:r>
                        </w:p>
                      </w:txbxContent>
                    </v:textbox>
                  </v:shape>
                </v:group>
                <v:shape id="صورة 54" o:spid="_x0000_s14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">
                  <v:imagedata r:id="rId89" o:title=""/>
                </v:shape>
                <w10:anchorlock/>
              </v:group>
            </w:pict>
          </mc:Fallback>
        </mc:AlternateContent>
      </w:r>
    </w:p>
    <w:p w14:paraId="43A25E55" w14:textId="77777777" w:rsidR="0042208F" w:rsidRPr="001B17CB" w:rsidRDefault="0042208F" w:rsidP="0042208F">
      <w:pPr>
        <w:rPr>
          <w:rtl/>
        </w:rPr>
      </w:pPr>
      <w:r w:rsidRPr="001B17CB">
        <w:rPr>
          <w:rtl/>
        </w:rPr>
        <w:t xml:space="preserve">   - توضيح أثر عمل المتطوّع على حياة المستفيدين.</w:t>
      </w:r>
    </w:p>
    <w:p w14:paraId="4709C03D" w14:textId="77777777" w:rsidR="0042208F" w:rsidRPr="001B17CB" w:rsidRDefault="0042208F" w:rsidP="0042208F">
      <w:pPr>
        <w:rPr>
          <w:rtl/>
        </w:rPr>
      </w:pPr>
      <w:r w:rsidRPr="001B17CB">
        <w:rPr>
          <w:rtl/>
        </w:rPr>
        <w:t xml:space="preserve">   - ربط المهام اليومية بالرسالة الكبرى للمشروع.</w:t>
      </w:r>
    </w:p>
    <w:p w14:paraId="5C20CA70" w14:textId="77777777" w:rsidR="0042208F" w:rsidRDefault="0042208F" w:rsidP="0042208F">
      <w:pPr>
        <w:rPr>
          <w:rtl/>
        </w:rPr>
      </w:pPr>
      <w:r w:rsidRPr="001B17CB">
        <w:rPr>
          <w:rtl/>
        </w:rPr>
        <w:t xml:space="preserve">   - مشاركة قصص النجاح والتغيير الإيجابي.</w:t>
      </w:r>
    </w:p>
    <w:p w14:paraId="1C36B70B" w14:textId="31C27BDB"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0D165AED" wp14:editId="418B0A7B">
                <wp:extent cx="5731510" cy="892088"/>
                <wp:effectExtent l="0" t="0" r="2540" b="22860"/>
                <wp:docPr id="16086929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2998" name="مجموعة 47"/>
                        <wpg:cNvGrpSpPr/>
                        <wpg:grpSpPr>
                          <a:xfrm>
                            <a:off x="0" y="0"/>
                            <a:ext cx="5731510" cy="895351"/>
                            <a:chOff x="0" y="0"/>
                            <a:chExt cx="5878196" cy="918845"/>
                          </a:xfrm>
                        </wpg:grpSpPr>
                        <wpg:grpSp>
                          <wpg:cNvPr id="1608692999" name="مجموعة 48"/>
                          <wpg:cNvGrpSpPr/>
                          <wpg:grpSpPr>
                            <a:xfrm>
                              <a:off x="0" y="0"/>
                              <a:ext cx="5878196" cy="918845"/>
                              <a:chOff x="0" y="0"/>
                              <a:chExt cx="6240348" cy="919070"/>
                            </a:xfrm>
                          </wpg:grpSpPr>
                          <wpg:grpSp>
                            <wpg:cNvPr id="1608693000" name="مجموعة 49"/>
                            <wpg:cNvGrpSpPr/>
                            <wpg:grpSpPr>
                              <a:xfrm>
                                <a:off x="0" y="169208"/>
                                <a:ext cx="5433072" cy="580613"/>
                                <a:chOff x="0" y="169208"/>
                                <a:chExt cx="5433072" cy="580613"/>
                              </a:xfrm>
                            </wpg:grpSpPr>
                            <wps:wsp>
                              <wps:cNvPr id="16086930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4" name="مربع نص 41"/>
                          <wps:cNvSpPr txBox="1"/>
                          <wps:spPr>
                            <a:xfrm>
                              <a:off x="204466" y="256739"/>
                              <a:ext cx="4615440" cy="389157"/>
                            </a:xfrm>
                            <a:prstGeom prst="rect">
                              <a:avLst/>
                            </a:prstGeom>
                            <a:noFill/>
                          </wps:spPr>
                          <wps:txbx>
                            <w:txbxContent>
                              <w:p w14:paraId="7A18EC85" w14:textId="62B89EE4"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التقدير والاعتراف:</w:t>
                                </w:r>
                              </w:p>
                            </w:txbxContent>
                          </wps:txbx>
                          <wps:bodyPr wrap="square" rtlCol="1">
                            <a:spAutoFit/>
                          </wps:bodyPr>
                        </wps:wsp>
                      </wpg:grpSp>
                      <pic:pic xmlns:pic="http://schemas.openxmlformats.org/drawingml/2006/picture">
                        <pic:nvPicPr>
                          <pic:cNvPr id="1608693005"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165AED" id="_x0000_s150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hkFUcwcAAPw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5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">
                  <v:group id="مجموعة 48" o:spid="_x0000_s15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">
                    <v:group id="مجموعة 49" o:spid="_x0000_s15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">
                      <v:shape id="شكل حر 50" o:spid="_x0000_s15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" fillcolor="#a5a5a5 [2092]" stroked="f" strokeweight="1pt">
                        <v:stroke joinstyle="miter"/>
                      </v:roundrect>
                    </v:group>
                    <v:oval id="شكل بيضاوي 52" o:spid="_x0000_s15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" filled="f" strokecolor="#168489" strokeweight="1pt">
                      <v:stroke joinstyle="miter"/>
                    </v:oval>
                  </v:group>
                  <v:shape id="مربع نص 41" o:spid="_x0000_s150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" filled="f" stroked="f">
                    <v:textbox style="mso-fit-shape-to-text:t">
                      <w:txbxContent>
                        <w:p w14:paraId="7A18EC85" w14:textId="62B89EE4"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التقدير والاعتراف:</w:t>
                          </w:r>
                        </w:p>
                      </w:txbxContent>
                    </v:textbox>
                  </v:shape>
                </v:group>
                <v:shape id="صورة 54" o:spid="_x0000_s15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">
                  <v:imagedata r:id="rId89" o:title=""/>
                </v:shape>
                <w10:anchorlock/>
              </v:group>
            </w:pict>
          </mc:Fallback>
        </mc:AlternateContent>
      </w:r>
    </w:p>
    <w:p w14:paraId="1B7864BA" w14:textId="77777777" w:rsidR="0042208F" w:rsidRPr="001B17CB" w:rsidRDefault="0042208F" w:rsidP="0042208F">
      <w:pPr>
        <w:rPr>
          <w:rtl/>
        </w:rPr>
      </w:pPr>
      <w:r w:rsidRPr="001B17CB">
        <w:rPr>
          <w:rtl/>
        </w:rPr>
        <w:t xml:space="preserve">   - الاحتفاء بإنجازات المتطوّعين بشكل دوري.</w:t>
      </w:r>
    </w:p>
    <w:p w14:paraId="74BCF355" w14:textId="77777777" w:rsidR="0042208F" w:rsidRPr="001B17CB" w:rsidRDefault="0042208F" w:rsidP="0042208F">
      <w:pPr>
        <w:rPr>
          <w:rtl/>
        </w:rPr>
      </w:pPr>
      <w:r w:rsidRPr="001B17CB">
        <w:rPr>
          <w:rtl/>
        </w:rPr>
        <w:t xml:space="preserve">   - منح شهادات تقدير وتوثيق ساعات التطوّع.</w:t>
      </w:r>
    </w:p>
    <w:p w14:paraId="0FCFF3D3" w14:textId="77777777" w:rsidR="0042208F" w:rsidRDefault="0042208F" w:rsidP="0042208F">
      <w:pPr>
        <w:rPr>
          <w:rtl/>
        </w:rPr>
      </w:pPr>
      <w:r w:rsidRPr="001B17CB">
        <w:rPr>
          <w:rtl/>
        </w:rPr>
        <w:t xml:space="preserve">   - التواصل المباشر للتعبير عن التقدير والشكر.</w:t>
      </w:r>
    </w:p>
    <w:p w14:paraId="2A090764" w14:textId="1D12C78A"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47DC196" wp14:editId="0305C0E3">
                <wp:extent cx="5731510" cy="892088"/>
                <wp:effectExtent l="0" t="0" r="2540" b="22860"/>
                <wp:docPr id="16086930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07" name="مجموعة 47"/>
                        <wpg:cNvGrpSpPr/>
                        <wpg:grpSpPr>
                          <a:xfrm>
                            <a:off x="0" y="0"/>
                            <a:ext cx="5731510" cy="895351"/>
                            <a:chOff x="0" y="0"/>
                            <a:chExt cx="5878196" cy="918845"/>
                          </a:xfrm>
                        </wpg:grpSpPr>
                        <wpg:grpSp>
                          <wpg:cNvPr id="1608693008" name="مجموعة 48"/>
                          <wpg:cNvGrpSpPr/>
                          <wpg:grpSpPr>
                            <a:xfrm>
                              <a:off x="0" y="0"/>
                              <a:ext cx="5878196" cy="918845"/>
                              <a:chOff x="0" y="0"/>
                              <a:chExt cx="6240348" cy="919070"/>
                            </a:xfrm>
                          </wpg:grpSpPr>
                          <wpg:grpSp>
                            <wpg:cNvPr id="1608693009" name="مجموعة 49"/>
                            <wpg:cNvGrpSpPr/>
                            <wpg:grpSpPr>
                              <a:xfrm>
                                <a:off x="0" y="169208"/>
                                <a:ext cx="5433072" cy="580613"/>
                                <a:chOff x="0" y="169208"/>
                                <a:chExt cx="5433072" cy="580613"/>
                              </a:xfrm>
                            </wpg:grpSpPr>
                            <wps:wsp>
                              <wps:cNvPr id="16086930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13" name="مربع نص 41"/>
                          <wps:cNvSpPr txBox="1"/>
                          <wps:spPr>
                            <a:xfrm>
                              <a:off x="204466" y="256739"/>
                              <a:ext cx="4615440" cy="389157"/>
                            </a:xfrm>
                            <a:prstGeom prst="rect">
                              <a:avLst/>
                            </a:prstGeom>
                            <a:noFill/>
                          </wps:spPr>
                          <wps:txbx>
                            <w:txbxContent>
                              <w:p w14:paraId="376D5854" w14:textId="117D9AAB"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التطوير والتمكين:</w:t>
                                </w:r>
                              </w:p>
                            </w:txbxContent>
                          </wps:txbx>
                          <wps:bodyPr wrap="square" rtlCol="1">
                            <a:spAutoFit/>
                          </wps:bodyPr>
                        </wps:wsp>
                      </wpg:grpSp>
                      <pic:pic xmlns:pic="http://schemas.openxmlformats.org/drawingml/2006/picture">
                        <pic:nvPicPr>
                          <pic:cNvPr id="160869301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7DC196" id="_x0000_s150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3+g7bg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Gd/oO24HAAD9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5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">
                  <v:group id="مجموعة 48" o:spid="_x0000_s15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">
                    <v:group id="مجموعة 49" o:spid="_x0000_s15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">
                      <v:shape id="شكل حر 50" o:spid="_x0000_s15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" fillcolor="#a5a5a5 [2092]" stroked="f" strokeweight="1pt">
                        <v:stroke joinstyle="miter"/>
                      </v:roundrect>
                    </v:group>
                    <v:oval id="شكل بيضاوي 52" o:spid="_x0000_s15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" filled="f" strokecolor="#168489" strokeweight="1pt">
                      <v:stroke joinstyle="miter"/>
                    </v:oval>
                  </v:group>
                  <v:shape id="مربع نص 41" o:spid="_x0000_s151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" filled="f" stroked="f">
                    <v:textbox style="mso-fit-shape-to-text:t">
                      <w:txbxContent>
                        <w:p w14:paraId="376D5854" w14:textId="117D9AAB"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التطوير والتمكين:</w:t>
                          </w:r>
                        </w:p>
                      </w:txbxContent>
                    </v:textbox>
                  </v:shape>
                </v:group>
                <v:shape id="صورة 54" o:spid="_x0000_s15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">
                  <v:imagedata r:id="rId89" o:title=""/>
                </v:shape>
                <w10:anchorlock/>
              </v:group>
            </w:pict>
          </mc:Fallback>
        </mc:AlternateContent>
      </w:r>
    </w:p>
    <w:p w14:paraId="4E2C3FD4" w14:textId="77777777" w:rsidR="0042208F" w:rsidRPr="001B17CB" w:rsidRDefault="0042208F" w:rsidP="0042208F">
      <w:pPr>
        <w:rPr>
          <w:rtl/>
        </w:rPr>
      </w:pPr>
      <w:r w:rsidRPr="001B17CB">
        <w:rPr>
          <w:rtl/>
        </w:rPr>
        <w:t xml:space="preserve">   - توفير فرص التدريب وتنمية المهارات.</w:t>
      </w:r>
    </w:p>
    <w:p w14:paraId="12998FCB" w14:textId="77777777" w:rsidR="0042208F" w:rsidRPr="001B17CB" w:rsidRDefault="0042208F" w:rsidP="0042208F">
      <w:pPr>
        <w:rPr>
          <w:rtl/>
        </w:rPr>
      </w:pPr>
      <w:r w:rsidRPr="001B17CB">
        <w:rPr>
          <w:rtl/>
        </w:rPr>
        <w:t xml:space="preserve">   - منح مسؤوليات متزايدة للمتطوّعين المتميزين.</w:t>
      </w:r>
    </w:p>
    <w:p w14:paraId="282E282D" w14:textId="77777777" w:rsidR="0042208F" w:rsidRDefault="0042208F" w:rsidP="0042208F">
      <w:pPr>
        <w:rPr>
          <w:rtl/>
        </w:rPr>
      </w:pPr>
      <w:r w:rsidRPr="001B17CB">
        <w:rPr>
          <w:rtl/>
        </w:rPr>
        <w:t xml:space="preserve">   - فتح مسارات للنمو والتقدّم داخل المشروع.</w:t>
      </w:r>
    </w:p>
    <w:p w14:paraId="45FC483B" w14:textId="6E1B005A"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1CE966F2" wp14:editId="4B1C1F03">
                <wp:extent cx="5731510" cy="892088"/>
                <wp:effectExtent l="0" t="0" r="2540" b="22860"/>
                <wp:docPr id="16086930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16" name="مجموعة 47"/>
                        <wpg:cNvGrpSpPr/>
                        <wpg:grpSpPr>
                          <a:xfrm>
                            <a:off x="0" y="0"/>
                            <a:ext cx="5731510" cy="895351"/>
                            <a:chOff x="0" y="0"/>
                            <a:chExt cx="5878196" cy="918845"/>
                          </a:xfrm>
                        </wpg:grpSpPr>
                        <wpg:grpSp>
                          <wpg:cNvPr id="1608693017" name="مجموعة 48"/>
                          <wpg:cNvGrpSpPr/>
                          <wpg:grpSpPr>
                            <a:xfrm>
                              <a:off x="0" y="0"/>
                              <a:ext cx="5878196" cy="918845"/>
                              <a:chOff x="0" y="0"/>
                              <a:chExt cx="6240348" cy="919070"/>
                            </a:xfrm>
                          </wpg:grpSpPr>
                          <wpg:grpSp>
                            <wpg:cNvPr id="1608693018" name="مجموعة 49"/>
                            <wpg:cNvGrpSpPr/>
                            <wpg:grpSpPr>
                              <a:xfrm>
                                <a:off x="0" y="169208"/>
                                <a:ext cx="5433072" cy="580613"/>
                                <a:chOff x="0" y="169208"/>
                                <a:chExt cx="5433072" cy="580613"/>
                              </a:xfrm>
                            </wpg:grpSpPr>
                            <wps:wsp>
                              <wps:cNvPr id="16086930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2" name="مربع نص 41"/>
                          <wps:cNvSpPr txBox="1"/>
                          <wps:spPr>
                            <a:xfrm>
                              <a:off x="204466" y="256739"/>
                              <a:ext cx="4615440" cy="389157"/>
                            </a:xfrm>
                            <a:prstGeom prst="rect">
                              <a:avLst/>
                            </a:prstGeom>
                            <a:noFill/>
                          </wps:spPr>
                          <wps:txbx>
                            <w:txbxContent>
                              <w:p w14:paraId="7A6BC676" w14:textId="3A6225C8"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بناء بيئة داعمة اجتماعياً:</w:t>
                                </w:r>
                              </w:p>
                            </w:txbxContent>
                          </wps:txbx>
                          <wps:bodyPr wrap="square" rtlCol="1">
                            <a:spAutoFit/>
                          </wps:bodyPr>
                        </wps:wsp>
                      </wpg:grpSp>
                      <pic:pic xmlns:pic="http://schemas.openxmlformats.org/drawingml/2006/picture">
                        <pic:nvPicPr>
                          <pic:cNvPr id="160869302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CE966F2" id="_x0000_s151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2Vp1bQ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i2Vp1bQcAAP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5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">
                  <v:group id="مجموعة 48" o:spid="_x0000_s15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">
                    <v:group id="مجموعة 49" o:spid="_x0000_s15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">
                      <v:shape id="شكل حر 50" o:spid="_x0000_s15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" fillcolor="#a5a5a5 [2092]" stroked="f" strokeweight="1pt">
                        <v:stroke joinstyle="miter"/>
                      </v:roundrect>
                    </v:group>
                    <v:oval id="شكل بيضاوي 52" o:spid="_x0000_s15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" filled="f" strokecolor="#168489" strokeweight="1pt">
                      <v:stroke joinstyle="miter"/>
                    </v:oval>
                  </v:group>
                  <v:shape id="مربع نص 41" o:spid="_x0000_s152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" filled="f" stroked="f">
                    <v:textbox style="mso-fit-shape-to-text:t">
                      <w:txbxContent>
                        <w:p w14:paraId="7A6BC676" w14:textId="3A6225C8" w:rsidR="0042208F" w:rsidRDefault="008C2D4D" w:rsidP="0042208F">
                          <w:pPr>
                            <w:rPr>
                              <w:rFonts w:eastAsia="Calibri" w:hAnsi="Adobe Arabic" w:cs="Adobe Arabic"/>
                              <w:b/>
                              <w:bCs/>
                              <w:color w:val="FFFFFF"/>
                              <w:kern w:val="24"/>
                              <w:sz w:val="36"/>
                              <w:szCs w:val="36"/>
                              <w:lang w:bidi="ar-EG"/>
                            </w:rPr>
                          </w:pPr>
                          <w:r w:rsidRPr="008C2D4D">
                            <w:rPr>
                              <w:rFonts w:eastAsia="Calibri" w:hAnsi="Adobe Arabic" w:cs="Adobe Arabic"/>
                              <w:b/>
                              <w:bCs/>
                              <w:color w:val="FFFFFF"/>
                              <w:kern w:val="24"/>
                              <w:sz w:val="36"/>
                              <w:szCs w:val="36"/>
                              <w:rtl/>
                              <w:lang w:bidi="ar-EG"/>
                            </w:rPr>
                            <w:t>بناء بيئة داعمة اجتماعياً:</w:t>
                          </w:r>
                        </w:p>
                      </w:txbxContent>
                    </v:textbox>
                  </v:shape>
                </v:group>
                <v:shape id="صورة 54" o:spid="_x0000_s15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">
                  <v:imagedata r:id="rId89" o:title=""/>
                </v:shape>
                <w10:anchorlock/>
              </v:group>
            </w:pict>
          </mc:Fallback>
        </mc:AlternateContent>
      </w:r>
    </w:p>
    <w:p w14:paraId="51932297" w14:textId="77777777" w:rsidR="0042208F" w:rsidRPr="001B17CB" w:rsidRDefault="0042208F" w:rsidP="0042208F">
      <w:pPr>
        <w:rPr>
          <w:rtl/>
        </w:rPr>
      </w:pPr>
      <w:r w:rsidRPr="001B17CB">
        <w:rPr>
          <w:rtl/>
        </w:rPr>
        <w:t xml:space="preserve">   - تنظيم لقاءات اجتماعية غير رسمية.</w:t>
      </w:r>
    </w:p>
    <w:p w14:paraId="14A2EA20" w14:textId="77777777" w:rsidR="0042208F" w:rsidRPr="001B17CB" w:rsidRDefault="0042208F" w:rsidP="0042208F">
      <w:pPr>
        <w:rPr>
          <w:rtl/>
        </w:rPr>
      </w:pPr>
      <w:r w:rsidRPr="001B17CB">
        <w:rPr>
          <w:rtl/>
        </w:rPr>
        <w:t xml:space="preserve">   - بناء روح الفريق من خلال أنشطة جماعية.</w:t>
      </w:r>
    </w:p>
    <w:p w14:paraId="48FC9D59" w14:textId="77777777" w:rsidR="0042208F" w:rsidRPr="001B17CB" w:rsidRDefault="0042208F" w:rsidP="0042208F">
      <w:pPr>
        <w:rPr>
          <w:rtl/>
        </w:rPr>
      </w:pPr>
      <w:r w:rsidRPr="001B17CB">
        <w:rPr>
          <w:rtl/>
        </w:rPr>
        <w:t xml:space="preserve">   - تعزيز التواصل المفتوح والشفاف.</w:t>
      </w:r>
    </w:p>
    <w:p w14:paraId="1E2D435D" w14:textId="59A632B0" w:rsidR="0042208F" w:rsidRPr="008C2D4D" w:rsidRDefault="00C22C2D" w:rsidP="008C2D4D">
      <w:pPr>
        <w:pStyle w:val="ad"/>
        <w:rPr>
          <w:b w:val="0"/>
          <w:bCs/>
          <w:color w:val="168489"/>
          <w:rtl/>
        </w:rPr>
      </w:pPr>
      <w:r w:rsidRPr="00E42DAD">
        <w:rPr>
          <w:noProof/>
        </w:rPr>
        <mc:AlternateContent>
          <mc:Choice Requires="wpg">
            <w:drawing>
              <wp:anchor distT="0" distB="0" distL="114300" distR="114300" simplePos="0" relativeHeight="252843008" behindDoc="0" locked="0" layoutInCell="1" allowOverlap="1" wp14:anchorId="57F36F17" wp14:editId="66BC8F0E">
                <wp:simplePos x="0" y="0"/>
                <wp:positionH relativeFrom="column">
                  <wp:posOffset>4995545</wp:posOffset>
                </wp:positionH>
                <wp:positionV relativeFrom="paragraph">
                  <wp:posOffset>9968</wp:posOffset>
                </wp:positionV>
                <wp:extent cx="735965" cy="661670"/>
                <wp:effectExtent l="0" t="0" r="6985" b="5080"/>
                <wp:wrapSquare wrapText="bothSides"/>
                <wp:docPr id="80140600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801406003" name="Picture 801406003"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801406004" name="Rectangle: Rounded Corners 801406004"/>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5551D5C" id="Group 20" o:spid="_x0000_s1026" style="position:absolute;margin-left:393.35pt;margin-top:.8pt;width:57.95pt;height:52.1pt;z-index:25284300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&#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DlcaQE3wAAAAkBAAAPAAAAZHJzL2Rvd25yZXYu&#10;eG1sTI9BS8NAEIXvgv9hGcGb3aTSNI3ZlFLUUxFsBeltm50modnZkN0m6b93POltHt/jzXv5erKt&#10;GLD3jSMF8SwCgVQ601Cl4Ovw9pSC8EGT0a0jVHBDD+vi/i7XmXEjfeKwD5XgEPKZVlCH0GVS+rJG&#10;q/3MdUjMzq63OrDsK2l6PXK4beU8ihJpdUP8odYdbmssL/urVfA+6nHzHL8Ou8t5ezseFh/fuxiV&#10;enyYNi8gAk7hzwy/9bk6FNzp5K5kvGgVLNNkyVYGCQjmq2jOx4l1tEhBFrn8v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">
                <v:shape id="Picture 801406003"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">
                  <v:imagedata r:id="rId78" o:title="Reference "/>
                </v:shape>
                <v:roundrect id="Rectangle: Rounded Corners 80140600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" fillcolor="#168489" strokecolor="#168489" strokeweight="1pt">
                  <v:stroke joinstyle="miter"/>
                </v:roundrect>
                <w10:wrap type="square"/>
              </v:group>
            </w:pict>
          </mc:Fallback>
        </mc:AlternateContent>
      </w:r>
      <w:r w:rsidR="0042208F" w:rsidRPr="008C2D4D">
        <w:rPr>
          <w:b w:val="0"/>
          <w:bCs/>
          <w:color w:val="168489"/>
          <w:rtl/>
        </w:rPr>
        <w:t>مثال عملي:</w:t>
      </w:r>
      <w:r w:rsidRPr="00C22C2D">
        <w:t xml:space="preserve"> </w:t>
      </w:r>
    </w:p>
    <w:p w14:paraId="497E0D11" w14:textId="13B79F50" w:rsidR="0042208F" w:rsidRPr="001B17CB" w:rsidRDefault="00C22C2D" w:rsidP="0042208F">
      <w:pPr>
        <w:rPr>
          <w:rtl/>
        </w:rPr>
      </w:pPr>
      <w:r>
        <w:rPr>
          <w:noProof/>
        </w:rPr>
        <w:drawing>
          <wp:anchor distT="0" distB="0" distL="114300" distR="114300" simplePos="0" relativeHeight="252840960" behindDoc="0" locked="0" layoutInCell="1" allowOverlap="1" wp14:anchorId="5D0C90E6" wp14:editId="06678A78">
            <wp:simplePos x="0" y="0"/>
            <wp:positionH relativeFrom="margin">
              <wp:align>left</wp:align>
            </wp:positionH>
            <wp:positionV relativeFrom="paragraph">
              <wp:posOffset>10662</wp:posOffset>
            </wp:positionV>
            <wp:extent cx="1223010" cy="1223010"/>
            <wp:effectExtent l="0" t="0" r="0" b="0"/>
            <wp:wrapSquare wrapText="bothSides"/>
            <wp:docPr id="801406001" name="Picture 801406001" descr="Work grou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Work group "/>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برنامج "مكافأة الساعات التطوّعية" الذي طبّقته جمعية الهلال الأحمر، حيث يحصل المتطوّع على نقاط مقابل كل ساعة تطوّع، يمكن تحويلها إلى فرص تدريبية متقدّمة أو منح لحضور مؤتمرات دولية. نجح هذا البرنامج في زيادة معدّل استمرارية المتطوّعين بنسبة 40% خلال عامين.</w:t>
      </w:r>
    </w:p>
    <w:p w14:paraId="03C82D8E" w14:textId="77777777" w:rsidR="0042208F" w:rsidRPr="001B17CB" w:rsidRDefault="0042208F" w:rsidP="0042208F">
      <w:pPr>
        <w:rPr>
          <w:rtl/>
        </w:rPr>
      </w:pPr>
      <w:r w:rsidRPr="001B17CB">
        <w:rPr>
          <w:rtl/>
        </w:rPr>
        <w:t>"إذا أردت أن تبني سفينة، فلا تنادي الرجال لجمع الخشب ولا توزّع عليهم المهام وتنظّم العمل، بل علّمهم الشوق إلى البحر الواسع اللانهائي." - أنطوان دو سانت إكزوبيري</w:t>
      </w:r>
    </w:p>
    <w:p w14:paraId="31885509" w14:textId="3FB38673" w:rsidR="0042208F" w:rsidRDefault="0042208F" w:rsidP="0042208F">
      <w:pPr>
        <w:rPr>
          <w:rtl/>
        </w:rPr>
      </w:pPr>
      <w:r w:rsidRPr="002A078C">
        <w:rPr>
          <w:rFonts w:ascii="Sakkal Majalla" w:hAnsi="Sakkal Majalla"/>
          <w:noProof/>
          <w:color w:val="002060"/>
          <w:sz w:val="34"/>
          <w:lang w:bidi="ar-SY"/>
        </w:rPr>
        <mc:AlternateContent>
          <mc:Choice Requires="wpg">
            <w:drawing>
              <wp:inline distT="0" distB="0" distL="0" distR="0" wp14:anchorId="6539C08B" wp14:editId="794725F6">
                <wp:extent cx="5731510" cy="895350"/>
                <wp:effectExtent l="0" t="0" r="21590" b="19050"/>
                <wp:docPr id="18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3" name="صورة 38"/>
                          <pic:cNvPicPr/>
                        </pic:nvPicPr>
                        <pic:blipFill>
                          <a:blip r:embed="rId7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4" name="مجموعة 39"/>
                        <wpg:cNvGrpSpPr/>
                        <wpg:grpSpPr>
                          <a:xfrm>
                            <a:off x="0" y="0"/>
                            <a:ext cx="5731510" cy="895350"/>
                            <a:chOff x="0" y="0"/>
                            <a:chExt cx="5878196" cy="918845"/>
                          </a:xfrm>
                        </wpg:grpSpPr>
                        <wpg:grpSp>
                          <wpg:cNvPr id="190" name="مجموعة 40"/>
                          <wpg:cNvGrpSpPr/>
                          <wpg:grpSpPr>
                            <a:xfrm>
                              <a:off x="0" y="0"/>
                              <a:ext cx="5878196" cy="918845"/>
                              <a:chOff x="0" y="0"/>
                              <a:chExt cx="6240348" cy="919070"/>
                            </a:xfrm>
                          </wpg:grpSpPr>
                          <wpg:grpSp>
                            <wpg:cNvPr id="191" name="مجموعة 41"/>
                            <wpg:cNvGrpSpPr/>
                            <wpg:grpSpPr>
                              <a:xfrm>
                                <a:off x="0" y="169208"/>
                                <a:ext cx="5433072" cy="580613"/>
                                <a:chOff x="0" y="169208"/>
                                <a:chExt cx="5433072" cy="580613"/>
                              </a:xfrm>
                            </wpg:grpSpPr>
                            <wps:wsp>
                              <wps:cNvPr id="838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7" name="مربع نص 41"/>
                          <wps:cNvSpPr txBox="1"/>
                          <wps:spPr>
                            <a:xfrm>
                              <a:off x="204484" y="256976"/>
                              <a:ext cx="4616071" cy="387740"/>
                            </a:xfrm>
                            <a:prstGeom prst="rect">
                              <a:avLst/>
                            </a:prstGeom>
                            <a:noFill/>
                          </wps:spPr>
                          <wps:txbx>
                            <w:txbxContent>
                              <w:p w14:paraId="12BA7923" w14:textId="6985255D"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إدارة التحديات والصراعات داخل الفريق</w:t>
                                </w:r>
                              </w:p>
                            </w:txbxContent>
                          </wps:txbx>
                          <wps:bodyPr wrap="square" rtlCol="1">
                            <a:spAutoFit/>
                          </wps:bodyPr>
                        </wps:wsp>
                      </wpg:grpSp>
                    </wpg:wgp>
                  </a:graphicData>
                </a:graphic>
              </wp:inline>
            </w:drawing>
          </mc:Choice>
          <mc:Fallback>
            <w:pict>
              <v:group w14:anchorId="6539C08B" id="_x0000_s152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r3cKABwAAiBw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152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">
                  <v:imagedata r:id="rId78" o:title=""/>
                </v:shape>
                <v:group id="مجموعة 39" o:spid="_x0000_s15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group id="مجموعة 40" o:spid="_x0000_s15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group id="مجموعة 41" o:spid="_x0000_s15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شكل حر 42" o:spid="_x0000_s15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" fillcolor="#168489" stroked="f" strokeweight="1pt">
                        <v:stroke joinstyle="miter"/>
                      </v:roundrect>
                    </v:group>
                    <v:oval id="شكل بيضاوي 44" o:spid="_x0000_s15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" filled="f" strokecolor="#a5a5a5 [2092]" strokeweight="1pt">
                      <v:stroke joinstyle="miter"/>
                    </v:oval>
                  </v:group>
                  <v:shape id="مربع نص 41" o:spid="_x0000_s153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" filled="f" stroked="f">
                    <v:textbox style="mso-fit-shape-to-text:t">
                      <w:txbxContent>
                        <w:p w14:paraId="12BA7923" w14:textId="6985255D"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إدارة التحديات والصراعات داخل الفريق</w:t>
                          </w:r>
                        </w:p>
                      </w:txbxContent>
                    </v:textbox>
                  </v:shape>
                </v:group>
                <w10:anchorlock/>
              </v:group>
            </w:pict>
          </mc:Fallback>
        </mc:AlternateContent>
      </w:r>
    </w:p>
    <w:p w14:paraId="0171BE05" w14:textId="77777777" w:rsidR="0042208F" w:rsidRPr="00C22C2D" w:rsidRDefault="0042208F" w:rsidP="00C22C2D">
      <w:pPr>
        <w:pStyle w:val="ad"/>
        <w:rPr>
          <w:b w:val="0"/>
          <w:bCs/>
          <w:color w:val="168489"/>
          <w:rtl/>
        </w:rPr>
      </w:pPr>
      <w:r w:rsidRPr="00C22C2D">
        <w:rPr>
          <w:b w:val="0"/>
          <w:bCs/>
          <w:color w:val="168489"/>
          <w:rtl/>
        </w:rPr>
        <w:t>التحدّيات الشائعة في الفرق التطوّعية:</w:t>
      </w:r>
    </w:p>
    <w:p w14:paraId="0393728D" w14:textId="77777777" w:rsidR="0042208F" w:rsidRDefault="0042208F" w:rsidP="0042208F">
      <w:r w:rsidRPr="001B17CB">
        <w:rPr>
          <w:rtl/>
        </w:rPr>
        <w:t>تواجه الفرق التطوّعية تحدّيات متنوّعة تختلف عن تلك التي تواجهها فرق العمل في القطاع الربحي، ومن أبرزها:</w:t>
      </w:r>
    </w:p>
    <w:p w14:paraId="7B6DF877" w14:textId="66B52E54" w:rsidR="00C22C2D" w:rsidRDefault="00C22C2D" w:rsidP="00C22C2D">
      <w:pPr>
        <w:rPr>
          <w:rtl/>
        </w:rPr>
      </w:pPr>
      <w:r w:rsidRPr="00C22C2D">
        <w:rPr>
          <w:noProof/>
        </w:rPr>
        <mc:AlternateContent>
          <mc:Choice Requires="wpg">
            <w:drawing>
              <wp:inline distT="0" distB="0" distL="0" distR="0" wp14:anchorId="4FBF4C7E" wp14:editId="54EF2BF8">
                <wp:extent cx="5837693" cy="1961544"/>
                <wp:effectExtent l="0" t="0" r="0" b="635"/>
                <wp:docPr id="1717196193" name="Group 1"/>
                <wp:cNvGraphicFramePr/>
                <a:graphic xmlns:a="http://schemas.openxmlformats.org/drawingml/2006/main">
                  <a:graphicData uri="http://schemas.microsoft.com/office/word/2010/wordprocessingGroup">
                    <wpg:wgp>
                      <wpg:cNvGrpSpPr/>
                      <wpg:grpSpPr>
                        <a:xfrm>
                          <a:off x="0" y="0"/>
                          <a:ext cx="5837693" cy="1961544"/>
                          <a:chOff x="0" y="0"/>
                          <a:chExt cx="5837693" cy="1961544"/>
                        </a:xfrm>
                      </wpg:grpSpPr>
                      <wpg:grpSp>
                        <wpg:cNvPr id="1717196194" name="Group 1717196194"/>
                        <wpg:cNvGrpSpPr/>
                        <wpg:grpSpPr>
                          <a:xfrm>
                            <a:off x="0" y="779725"/>
                            <a:ext cx="1330089" cy="1181819"/>
                            <a:chOff x="0" y="779725"/>
                            <a:chExt cx="2353310" cy="2090977"/>
                          </a:xfrm>
                          <a:solidFill>
                            <a:schemeClr val="bg1">
                              <a:lumMod val="50000"/>
                            </a:schemeClr>
                          </a:solidFill>
                        </wpg:grpSpPr>
                        <wps:wsp>
                          <wps:cNvPr id="1717196195" name="Freeform 4"/>
                          <wps:cNvSpPr/>
                          <wps:spPr>
                            <a:xfrm>
                              <a:off x="0"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grpFill/>
                          </wps:spPr>
                          <wps:bodyPr/>
                        </wps:wsp>
                      </wpg:grpSp>
                      <wpg:grpSp>
                        <wpg:cNvPr id="1717196196" name="Group 1717196196"/>
                        <wpg:cNvGrpSpPr/>
                        <wpg:grpSpPr>
                          <a:xfrm rot="10800000">
                            <a:off x="0" y="4271"/>
                            <a:ext cx="1330807" cy="779725"/>
                            <a:chOff x="0" y="4271"/>
                            <a:chExt cx="2215278" cy="1297940"/>
                          </a:xfrm>
                          <a:solidFill>
                            <a:schemeClr val="bg1">
                              <a:lumMod val="50000"/>
                            </a:schemeClr>
                          </a:solidFill>
                        </wpg:grpSpPr>
                        <wps:wsp>
                          <wps:cNvPr id="1717196197" name="Freeform 6"/>
                          <wps:cNvSpPr/>
                          <wps:spPr>
                            <a:xfrm>
                              <a:off x="0" y="4271"/>
                              <a:ext cx="2215278" cy="1297940"/>
                            </a:xfrm>
                            <a:custGeom>
                              <a:avLst/>
                              <a:gdLst/>
                              <a:ahLst/>
                              <a:cxnLst/>
                              <a:rect l="l" t="t" r="r" b="b"/>
                              <a:pathLst>
                                <a:path w="2215278" h="1297940">
                                  <a:moveTo>
                                    <a:pt x="0" y="0"/>
                                  </a:moveTo>
                                  <a:lnTo>
                                    <a:pt x="1107639" y="1297940"/>
                                  </a:lnTo>
                                  <a:lnTo>
                                    <a:pt x="2215278" y="0"/>
                                  </a:lnTo>
                                  <a:close/>
                                </a:path>
                              </a:pathLst>
                            </a:custGeom>
                            <a:grpFill/>
                          </wps:spPr>
                          <wps:bodyPr/>
                        </wps:wsp>
                      </wpg:grpSp>
                      <wpg:grpSp>
                        <wpg:cNvPr id="1717196198" name="Group 1717196198"/>
                        <wpg:cNvGrpSpPr/>
                        <wpg:grpSpPr>
                          <a:xfrm>
                            <a:off x="265057" y="4271"/>
                            <a:ext cx="400347" cy="234565"/>
                            <a:chOff x="265057" y="4271"/>
                            <a:chExt cx="2215278" cy="1297940"/>
                          </a:xfrm>
                        </wpg:grpSpPr>
                        <wps:wsp>
                          <wps:cNvPr id="1717196199" name="Freeform 8"/>
                          <wps:cNvSpPr/>
                          <wps:spPr>
                            <a:xfrm>
                              <a:off x="265057"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20000"/>
                                <a:lumOff val="80000"/>
                              </a:schemeClr>
                            </a:solidFill>
                          </wps:spPr>
                          <wps:bodyPr/>
                        </wps:wsp>
                      </wpg:grpSp>
                      <wpg:grpSp>
                        <wpg:cNvPr id="1717196200" name="Group 1717196200"/>
                        <wpg:cNvGrpSpPr/>
                        <wpg:grpSpPr>
                          <a:xfrm>
                            <a:off x="366827" y="387308"/>
                            <a:ext cx="593617" cy="593617"/>
                            <a:chOff x="366827" y="387308"/>
                            <a:chExt cx="6350000" cy="6350000"/>
                          </a:xfrm>
                        </wpg:grpSpPr>
                        <wps:wsp>
                          <wps:cNvPr id="1717196201" name="Freeform 34"/>
                          <wps:cNvSpPr/>
                          <wps:spPr>
                            <a:xfrm>
                              <a:off x="366827"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717196202" name="TextBox 40"/>
                        <wps:cNvSpPr txBox="1"/>
                        <wps:spPr>
                          <a:xfrm>
                            <a:off x="155745" y="1134609"/>
                            <a:ext cx="1016000" cy="572770"/>
                          </a:xfrm>
                          <a:prstGeom prst="rect">
                            <a:avLst/>
                          </a:prstGeom>
                        </wps:spPr>
                        <wps:txbx>
                          <w:txbxContent>
                            <w:p w14:paraId="4F008692" w14:textId="33F563EF"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تحدّي الاستمرارية</w:t>
                              </w:r>
                            </w:p>
                          </w:txbxContent>
                        </wps:txbx>
                        <wps:bodyPr lIns="0" tIns="0" rIns="0" bIns="0" rtlCol="0" anchor="t">
                          <a:spAutoFit/>
                        </wps:bodyPr>
                      </wps:wsp>
                      <wps:wsp>
                        <wps:cNvPr id="1717196203" name="TextBox 4150"/>
                        <wps:cNvSpPr txBox="1"/>
                        <wps:spPr>
                          <a:xfrm>
                            <a:off x="422292" y="458004"/>
                            <a:ext cx="506730" cy="433705"/>
                          </a:xfrm>
                          <a:prstGeom prst="rect">
                            <a:avLst/>
                          </a:prstGeom>
                          <a:noFill/>
                        </wps:spPr>
                        <wps:txbx>
                          <w:txbxContent>
                            <w:p w14:paraId="038E481A"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wps:txbx>
                        <wps:bodyPr wrap="square" rtlCol="0">
                          <a:spAutoFit/>
                        </wps:bodyPr>
                      </wps:wsp>
                      <wpg:grpSp>
                        <wpg:cNvPr id="1717196204" name="Group 1717196204"/>
                        <wpg:cNvGrpSpPr/>
                        <wpg:grpSpPr>
                          <a:xfrm>
                            <a:off x="1502295" y="0"/>
                            <a:ext cx="4335398" cy="1961544"/>
                            <a:chOff x="1502295" y="0"/>
                            <a:chExt cx="4335398" cy="1961544"/>
                          </a:xfrm>
                        </wpg:grpSpPr>
                        <wpg:grpSp>
                          <wpg:cNvPr id="1717196205" name="Group 1717196205"/>
                          <wpg:cNvGrpSpPr/>
                          <wpg:grpSpPr>
                            <a:xfrm>
                              <a:off x="3004591" y="779725"/>
                              <a:ext cx="1330089" cy="1181819"/>
                              <a:chOff x="3004591" y="779725"/>
                              <a:chExt cx="2353310" cy="2090977"/>
                            </a:xfrm>
                          </wpg:grpSpPr>
                          <wps:wsp>
                            <wps:cNvPr id="1717196206" name="Freeform 16"/>
                            <wps:cNvSpPr/>
                            <wps:spPr>
                              <a:xfrm>
                                <a:off x="3004591"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chemeClr val="accent5">
                                  <a:lumMod val="75000"/>
                                </a:schemeClr>
                              </a:solidFill>
                            </wps:spPr>
                            <wps:bodyPr/>
                          </wps:wsp>
                        </wpg:grpSp>
                        <wpg:grpSp>
                          <wpg:cNvPr id="1717196207" name="Group 1717196207"/>
                          <wpg:cNvGrpSpPr/>
                          <wpg:grpSpPr>
                            <a:xfrm rot="10800000">
                              <a:off x="3004591" y="4271"/>
                              <a:ext cx="1330807" cy="779725"/>
                              <a:chOff x="3004591" y="4271"/>
                              <a:chExt cx="2215278" cy="1297940"/>
                            </a:xfrm>
                          </wpg:grpSpPr>
                          <wps:wsp>
                            <wps:cNvPr id="1717196208" name="Freeform 18"/>
                            <wps:cNvSpPr/>
                            <wps:spPr>
                              <a:xfrm>
                                <a:off x="3004591"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75000"/>
                                </a:schemeClr>
                              </a:solidFill>
                            </wps:spPr>
                            <wps:bodyPr/>
                          </wps:wsp>
                        </wpg:grpSp>
                        <wpg:grpSp>
                          <wpg:cNvPr id="1717196209" name="Group 1717196209"/>
                          <wpg:cNvGrpSpPr/>
                          <wpg:grpSpPr>
                            <a:xfrm>
                              <a:off x="3269647" y="4271"/>
                              <a:ext cx="400347" cy="234565"/>
                              <a:chOff x="3269647" y="4271"/>
                              <a:chExt cx="2215278" cy="1297940"/>
                            </a:xfrm>
                          </wpg:grpSpPr>
                          <wps:wsp>
                            <wps:cNvPr id="1717196210" name="Freeform 20"/>
                            <wps:cNvSpPr/>
                            <wps:spPr>
                              <a:xfrm>
                                <a:off x="3269647" y="4271"/>
                                <a:ext cx="2215278" cy="1297940"/>
                              </a:xfrm>
                              <a:custGeom>
                                <a:avLst/>
                                <a:gdLst/>
                                <a:ahLst/>
                                <a:cxnLst/>
                                <a:rect l="l" t="t" r="r" b="b"/>
                                <a:pathLst>
                                  <a:path w="2215278" h="1297940">
                                    <a:moveTo>
                                      <a:pt x="0" y="0"/>
                                    </a:moveTo>
                                    <a:lnTo>
                                      <a:pt x="1107639" y="1297940"/>
                                    </a:lnTo>
                                    <a:lnTo>
                                      <a:pt x="2215278" y="0"/>
                                    </a:lnTo>
                                    <a:close/>
                                  </a:path>
                                </a:pathLst>
                              </a:custGeom>
                              <a:solidFill>
                                <a:schemeClr val="bg1">
                                  <a:lumMod val="85000"/>
                                </a:schemeClr>
                              </a:solidFill>
                            </wps:spPr>
                            <wps:bodyPr/>
                          </wps:wsp>
                        </wpg:grpSp>
                        <wpg:grpSp>
                          <wpg:cNvPr id="1717196211" name="Group 1717196211"/>
                          <wpg:cNvGrpSpPr/>
                          <wpg:grpSpPr>
                            <a:xfrm>
                              <a:off x="3373186" y="387308"/>
                              <a:ext cx="593617" cy="593617"/>
                              <a:chOff x="3373186" y="387308"/>
                              <a:chExt cx="6350000" cy="6350000"/>
                            </a:xfrm>
                          </wpg:grpSpPr>
                          <wps:wsp>
                            <wps:cNvPr id="1717196212" name="Freeform 30"/>
                            <wps:cNvSpPr/>
                            <wps:spPr>
                              <a:xfrm>
                                <a:off x="3373186"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717196213" name="TextBox 40"/>
                          <wps:cNvSpPr txBox="1"/>
                          <wps:spPr>
                            <a:xfrm>
                              <a:off x="3161602" y="1134704"/>
                              <a:ext cx="1016000" cy="572770"/>
                            </a:xfrm>
                            <a:prstGeom prst="rect">
                              <a:avLst/>
                            </a:prstGeom>
                          </wps:spPr>
                          <wps:txbx>
                            <w:txbxContent>
                              <w:p w14:paraId="761B9E97" w14:textId="3E6A4ABE"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محدودية الوقت والموارد</w:t>
                                </w:r>
                              </w:p>
                            </w:txbxContent>
                          </wps:txbx>
                          <wps:bodyPr lIns="0" tIns="0" rIns="0" bIns="0" rtlCol="0" anchor="t">
                            <a:spAutoFit/>
                          </wps:bodyPr>
                        </wps:wsp>
                        <wps:wsp>
                          <wps:cNvPr id="1717196214" name="TextBox 4148"/>
                          <wps:cNvSpPr txBox="1"/>
                          <wps:spPr>
                            <a:xfrm>
                              <a:off x="3412934" y="458004"/>
                              <a:ext cx="506730" cy="433705"/>
                            </a:xfrm>
                            <a:prstGeom prst="rect">
                              <a:avLst/>
                            </a:prstGeom>
                            <a:noFill/>
                          </wps:spPr>
                          <wps:txbx>
                            <w:txbxContent>
                              <w:p w14:paraId="425E1AA5"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wps:txbx>
                          <wps:bodyPr wrap="square" rtlCol="0">
                            <a:spAutoFit/>
                          </wps:bodyPr>
                        </wps:wsp>
                        <wpg:grpSp>
                          <wpg:cNvPr id="1717196215" name="Group 1717196215"/>
                          <wpg:cNvGrpSpPr/>
                          <wpg:grpSpPr>
                            <a:xfrm>
                              <a:off x="1502295" y="779725"/>
                              <a:ext cx="1330089" cy="1181819"/>
                              <a:chOff x="1502295" y="779725"/>
                              <a:chExt cx="2353310" cy="2090977"/>
                            </a:xfrm>
                          </wpg:grpSpPr>
                          <wps:wsp>
                            <wps:cNvPr id="1717196216" name="Freeform 10"/>
                            <wps:cNvSpPr/>
                            <wps:spPr>
                              <a:xfrm>
                                <a:off x="1502295"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FFD366"/>
                              </a:solidFill>
                            </wps:spPr>
                            <wps:bodyPr/>
                          </wps:wsp>
                        </wpg:grpSp>
                        <wpg:grpSp>
                          <wpg:cNvPr id="1717196217" name="Group 1717196217"/>
                          <wpg:cNvGrpSpPr/>
                          <wpg:grpSpPr>
                            <a:xfrm rot="10800000">
                              <a:off x="1502295" y="4271"/>
                              <a:ext cx="1330807" cy="779725"/>
                              <a:chOff x="1502295" y="4271"/>
                              <a:chExt cx="2215278" cy="1297940"/>
                            </a:xfrm>
                          </wpg:grpSpPr>
                          <wps:wsp>
                            <wps:cNvPr id="1717196218" name="Freeform 12"/>
                            <wps:cNvSpPr/>
                            <wps:spPr>
                              <a:xfrm>
                                <a:off x="1502295" y="4271"/>
                                <a:ext cx="2215278" cy="1297940"/>
                              </a:xfrm>
                              <a:custGeom>
                                <a:avLst/>
                                <a:gdLst/>
                                <a:ahLst/>
                                <a:cxnLst/>
                                <a:rect l="l" t="t" r="r" b="b"/>
                                <a:pathLst>
                                  <a:path w="2215278" h="1297940">
                                    <a:moveTo>
                                      <a:pt x="0" y="0"/>
                                    </a:moveTo>
                                    <a:lnTo>
                                      <a:pt x="1107639" y="1297940"/>
                                    </a:lnTo>
                                    <a:lnTo>
                                      <a:pt x="2215278" y="0"/>
                                    </a:lnTo>
                                    <a:close/>
                                  </a:path>
                                </a:pathLst>
                              </a:custGeom>
                              <a:solidFill>
                                <a:srgbClr val="FFD366"/>
                              </a:solidFill>
                            </wps:spPr>
                            <wps:bodyPr/>
                          </wps:wsp>
                        </wpg:grpSp>
                        <wpg:grpSp>
                          <wpg:cNvPr id="1717196219" name="Group 1717196219"/>
                          <wpg:cNvGrpSpPr/>
                          <wpg:grpSpPr>
                            <a:xfrm>
                              <a:off x="1767352" y="4271"/>
                              <a:ext cx="400347" cy="234565"/>
                              <a:chOff x="1767352" y="4271"/>
                              <a:chExt cx="2215278" cy="1297940"/>
                            </a:xfrm>
                          </wpg:grpSpPr>
                          <wps:wsp>
                            <wps:cNvPr id="1717196220" name="Freeform 14"/>
                            <wps:cNvSpPr/>
                            <wps:spPr>
                              <a:xfrm>
                                <a:off x="1767352" y="4271"/>
                                <a:ext cx="2215278" cy="1297940"/>
                              </a:xfrm>
                              <a:custGeom>
                                <a:avLst/>
                                <a:gdLst/>
                                <a:ahLst/>
                                <a:cxnLst/>
                                <a:rect l="l" t="t" r="r" b="b"/>
                                <a:pathLst>
                                  <a:path w="2215278" h="1297940">
                                    <a:moveTo>
                                      <a:pt x="0" y="0"/>
                                    </a:moveTo>
                                    <a:lnTo>
                                      <a:pt x="1107639" y="1297940"/>
                                    </a:lnTo>
                                    <a:lnTo>
                                      <a:pt x="2215278" y="0"/>
                                    </a:lnTo>
                                    <a:close/>
                                  </a:path>
                                </a:pathLst>
                              </a:custGeom>
                              <a:solidFill>
                                <a:schemeClr val="accent4">
                                  <a:lumMod val="40000"/>
                                  <a:lumOff val="60000"/>
                                </a:schemeClr>
                              </a:solidFill>
                            </wps:spPr>
                            <wps:bodyPr/>
                          </wps:wsp>
                        </wpg:grpSp>
                        <wpg:grpSp>
                          <wpg:cNvPr id="1717196221" name="Group 1717196221"/>
                          <wpg:cNvGrpSpPr/>
                          <wpg:grpSpPr>
                            <a:xfrm>
                              <a:off x="4506886" y="779725"/>
                              <a:ext cx="1330089" cy="1181819"/>
                              <a:chOff x="4506886" y="779725"/>
                              <a:chExt cx="2353310" cy="2090977"/>
                            </a:xfrm>
                          </wpg:grpSpPr>
                          <wps:wsp>
                            <wps:cNvPr id="1717196222" name="Freeform 22"/>
                            <wps:cNvSpPr/>
                            <wps:spPr>
                              <a:xfrm>
                                <a:off x="4506886"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168489"/>
                              </a:solidFill>
                            </wps:spPr>
                            <wps:bodyPr/>
                          </wps:wsp>
                        </wpg:grpSp>
                        <wpg:grpSp>
                          <wpg:cNvPr id="1717196223" name="Group 1717196223"/>
                          <wpg:cNvGrpSpPr/>
                          <wpg:grpSpPr>
                            <a:xfrm rot="10800000">
                              <a:off x="4506886" y="4271"/>
                              <a:ext cx="1330807" cy="779725"/>
                              <a:chOff x="4506886" y="4271"/>
                              <a:chExt cx="2215278" cy="1297940"/>
                            </a:xfrm>
                          </wpg:grpSpPr>
                          <wps:wsp>
                            <wps:cNvPr id="1608697088" name="Freeform 24"/>
                            <wps:cNvSpPr/>
                            <wps:spPr>
                              <a:xfrm>
                                <a:off x="4506886" y="4271"/>
                                <a:ext cx="2215278" cy="1297940"/>
                              </a:xfrm>
                              <a:custGeom>
                                <a:avLst/>
                                <a:gdLst/>
                                <a:ahLst/>
                                <a:cxnLst/>
                                <a:rect l="l" t="t" r="r" b="b"/>
                                <a:pathLst>
                                  <a:path w="2215278" h="1297940">
                                    <a:moveTo>
                                      <a:pt x="0" y="0"/>
                                    </a:moveTo>
                                    <a:lnTo>
                                      <a:pt x="1107639" y="1297940"/>
                                    </a:lnTo>
                                    <a:lnTo>
                                      <a:pt x="2215278" y="0"/>
                                    </a:lnTo>
                                    <a:close/>
                                  </a:path>
                                </a:pathLst>
                              </a:custGeom>
                              <a:solidFill>
                                <a:srgbClr val="168489"/>
                              </a:solidFill>
                            </wps:spPr>
                            <wps:bodyPr/>
                          </wps:wsp>
                        </wpg:grpSp>
                        <wpg:grpSp>
                          <wpg:cNvPr id="1608697089" name="Group 1608697089"/>
                          <wpg:cNvGrpSpPr/>
                          <wpg:grpSpPr>
                            <a:xfrm>
                              <a:off x="4771943" y="0"/>
                              <a:ext cx="400347" cy="234565"/>
                              <a:chOff x="4771943" y="0"/>
                              <a:chExt cx="2215278" cy="1297940"/>
                            </a:xfrm>
                          </wpg:grpSpPr>
                          <wps:wsp>
                            <wps:cNvPr id="1608697090" name="Freeform 26"/>
                            <wps:cNvSpPr/>
                            <wps:spPr>
                              <a:xfrm>
                                <a:off x="4771943" y="0"/>
                                <a:ext cx="2215278" cy="1297940"/>
                              </a:xfrm>
                              <a:custGeom>
                                <a:avLst/>
                                <a:gdLst/>
                                <a:ahLst/>
                                <a:cxnLst/>
                                <a:rect l="l" t="t" r="r" b="b"/>
                                <a:pathLst>
                                  <a:path w="2215278" h="1297940">
                                    <a:moveTo>
                                      <a:pt x="0" y="0"/>
                                    </a:moveTo>
                                    <a:lnTo>
                                      <a:pt x="1107639" y="1297940"/>
                                    </a:lnTo>
                                    <a:lnTo>
                                      <a:pt x="2215278" y="0"/>
                                    </a:lnTo>
                                    <a:close/>
                                  </a:path>
                                </a:pathLst>
                              </a:custGeom>
                              <a:solidFill>
                                <a:srgbClr val="7CD4D2"/>
                              </a:solidFill>
                            </wps:spPr>
                            <wps:bodyPr/>
                          </wps:wsp>
                        </wpg:grpSp>
                        <wpg:grpSp>
                          <wpg:cNvPr id="1608697091" name="Group 1608697091"/>
                          <wpg:cNvGrpSpPr/>
                          <wpg:grpSpPr>
                            <a:xfrm>
                              <a:off x="4875481" y="401259"/>
                              <a:ext cx="593617" cy="593617"/>
                              <a:chOff x="4875481" y="401259"/>
                              <a:chExt cx="6350000" cy="6350000"/>
                            </a:xfrm>
                          </wpg:grpSpPr>
                          <wps:wsp>
                            <wps:cNvPr id="1608697092" name="Freeform 28"/>
                            <wps:cNvSpPr/>
                            <wps:spPr>
                              <a:xfrm>
                                <a:off x="4875481" y="401259"/>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g:grpSp>
                          <wpg:cNvPr id="1608697093" name="Group 1608697093"/>
                          <wpg:cNvGrpSpPr/>
                          <wpg:grpSpPr>
                            <a:xfrm>
                              <a:off x="1869122" y="387308"/>
                              <a:ext cx="593617" cy="593617"/>
                              <a:chOff x="1869122" y="387308"/>
                              <a:chExt cx="6350000" cy="6350000"/>
                            </a:xfrm>
                          </wpg:grpSpPr>
                          <wps:wsp>
                            <wps:cNvPr id="1608697094" name="Freeform 32"/>
                            <wps:cNvSpPr/>
                            <wps:spPr>
                              <a:xfrm>
                                <a:off x="1869122"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608697095" name="TextBox 40"/>
                          <wps:cNvSpPr txBox="1"/>
                          <wps:spPr>
                            <a:xfrm>
                              <a:off x="4663828" y="1134704"/>
                              <a:ext cx="1015365" cy="572770"/>
                            </a:xfrm>
                            <a:prstGeom prst="rect">
                              <a:avLst/>
                            </a:prstGeom>
                          </wps:spPr>
                          <wps:txbx>
                            <w:txbxContent>
                              <w:p w14:paraId="06084339" w14:textId="1A27F4CE"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تفاوت مستويات الالتزام</w:t>
                                </w:r>
                              </w:p>
                            </w:txbxContent>
                          </wps:txbx>
                          <wps:bodyPr lIns="0" tIns="0" rIns="0" bIns="0" rtlCol="0" anchor="t">
                            <a:spAutoFit/>
                          </wps:bodyPr>
                        </wps:wsp>
                        <wps:wsp>
                          <wps:cNvPr id="1608697096" name="TextBox 40"/>
                          <wps:cNvSpPr txBox="1"/>
                          <wps:spPr>
                            <a:xfrm>
                              <a:off x="1657970" y="1141627"/>
                              <a:ext cx="1016000" cy="572770"/>
                            </a:xfrm>
                            <a:prstGeom prst="rect">
                              <a:avLst/>
                            </a:prstGeom>
                          </wps:spPr>
                          <wps:txbx>
                            <w:txbxContent>
                              <w:p w14:paraId="694F7C23" w14:textId="30BC49C8"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تنوّع الخلفيات والتوقّعات</w:t>
                                </w:r>
                              </w:p>
                            </w:txbxContent>
                          </wps:txbx>
                          <wps:bodyPr lIns="0" tIns="0" rIns="0" bIns="0" rtlCol="0" anchor="t">
                            <a:spAutoFit/>
                          </wps:bodyPr>
                        </wps:wsp>
                        <wps:wsp>
                          <wps:cNvPr id="1608697097" name="TextBox 4147"/>
                          <wps:cNvSpPr txBox="1"/>
                          <wps:spPr>
                            <a:xfrm>
                              <a:off x="4937704" y="458004"/>
                              <a:ext cx="506730" cy="433705"/>
                            </a:xfrm>
                            <a:prstGeom prst="rect">
                              <a:avLst/>
                            </a:prstGeom>
                            <a:noFill/>
                          </wps:spPr>
                          <wps:txbx>
                            <w:txbxContent>
                              <w:p w14:paraId="038F3DDF"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wps:txbx>
                          <wps:bodyPr wrap="square" rtlCol="0">
                            <a:spAutoFit/>
                          </wps:bodyPr>
                        </wps:wsp>
                        <wps:wsp>
                          <wps:cNvPr id="1608697098" name="TextBox 4149"/>
                          <wps:cNvSpPr txBox="1"/>
                          <wps:spPr>
                            <a:xfrm>
                              <a:off x="1913817" y="458004"/>
                              <a:ext cx="506730" cy="433705"/>
                            </a:xfrm>
                            <a:prstGeom prst="rect">
                              <a:avLst/>
                            </a:prstGeom>
                            <a:noFill/>
                          </wps:spPr>
                          <wps:txbx>
                            <w:txbxContent>
                              <w:p w14:paraId="63022A80"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wps:txbx>
                          <wps:bodyPr wrap="square" rtlCol="0">
                            <a:spAutoFit/>
                          </wps:bodyPr>
                        </wps:wsp>
                      </wpg:grpSp>
                    </wpg:wgp>
                  </a:graphicData>
                </a:graphic>
              </wp:inline>
            </w:drawing>
          </mc:Choice>
          <mc:Fallback>
            <w:pict>
              <v:group w14:anchorId="4FBF4C7E" id="Group 1" o:spid="_x0000_s1536" style="width:459.65pt;height:154.45pt;mso-position-horizontal-relative:char;mso-position-vertical-relative:line" coordsize="58376,19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">
                <v:group id="Group 1717196194" o:spid="_x0000_s1537" style="position:absolute;top:7797;width:13300;height:11818" coordorigin=",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">
                  <v:shape id="Freeform 4" o:spid="_x0000_s1538" style="position:absolute;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" path="m784860,2023667v120650,40640,257810,67310,392430,67310c1311910,2090977,1441450,2068117,1560830,2027477v2540,-1270,5080,-1270,7620,-2540c2016760,1862377,2346960,1433117,2353310,933861l2353310,,,,,933189v6350,502468,331470,931728,784860,1090478xe" filled="f" stroked="f">
                    <v:path arrowok="t"/>
                  </v:shape>
                </v:group>
                <v:group id="Group 1717196196" o:spid="_x0000_s1539" style="position:absolute;top:42;width:13308;height:7797;rotation:180" coordorigin=",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">
                  <v:shape id="Freeform 6" o:spid="_x0000_s1540" style="position:absolute;top:42;width:22152;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" path="m,l1107639,1297940,2215278,,,xe" filled="f" stroked="f">
                    <v:path arrowok="t"/>
                  </v:shape>
                </v:group>
                <v:group id="Group 1717196198" o:spid="_x0000_s1541" style="position:absolute;left:2650;top:42;width:4004;height:2346" coordorigin="2650,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">
                  <v:shape id="Freeform 8" o:spid="_x0000_s1542" style="position:absolute;left:2650;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" path="m,l1107639,1297940,2215278,,,xe" fillcolor="#deeaf6 [664]" stroked="f">
                    <v:path arrowok="t"/>
                  </v:shape>
                </v:group>
                <v:group id="Group 1717196200" o:spid="_x0000_s1543" style="position:absolute;left:3668;top:3873;width:5936;height:5936" coordorigin="3668,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">
                  <v:shape id="Freeform 34" o:spid="_x0000_s1544" style="position:absolute;left:3668;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" path="m3175000,c1421496,,,1421496,,3175000,,4928504,1421496,6350000,3175000,6350000v1753504,,3175000,-1421496,3175000,-3175000c6350000,1421496,4928504,,3175000,xe" stroked="f">
                    <v:path arrowok="t"/>
                  </v:shape>
                </v:group>
                <v:shapetype id="_x0000_t202" coordsize="21600,21600" o:spt="202" path="m,l,21600r21600,l21600,xe">
                  <v:stroke joinstyle="miter"/>
                  <v:path gradientshapeok="t" o:connecttype="rect"/>
                </v:shapetype>
                <v:shape id="TextBox 40" o:spid="_x0000_s1545" type="#_x0000_t202" style="position:absolute;left:1557;top:11346;width:10160;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" filled="f" stroked="f">
                  <v:textbox style="mso-fit-shape-to-text:t" inset="0,0,0,0">
                    <w:txbxContent>
                      <w:p w14:paraId="4F008692" w14:textId="33F563EF"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تحدّي الاستمرارية</w:t>
                        </w:r>
                      </w:p>
                    </w:txbxContent>
                  </v:textbox>
                </v:shape>
                <v:shape id="TextBox 4150" o:spid="_x0000_s1546" type="#_x0000_t202" style="position:absolute;left:4222;top:4580;width:5068;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" filled="f" stroked="f">
                  <v:textbox style="mso-fit-shape-to-text:t">
                    <w:txbxContent>
                      <w:p w14:paraId="038E481A"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v:textbox>
                </v:shape>
                <v:group id="Group 1717196204" o:spid="_x0000_s1547" style="position:absolute;left:15022;width:43354;height:19615" coordorigin="15022" coordsize="43353,19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">
                  <v:group id="Group 1717196205" o:spid="_x0000_s1548" style="position:absolute;left:30045;top:7797;width:13301;height:11818" coordorigin="30045,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">
                    <v:shape id="Freeform 16" o:spid="_x0000_s1549" style="position:absolute;left:30045;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" path="m784860,2023667v120650,40640,257810,67310,392430,67310c1311910,2090977,1441450,2068117,1560830,2027477v2540,-1270,5080,-1270,7620,-2540c2016760,1862377,2346960,1433117,2353310,933861l2353310,,,,,933189v6350,502468,331470,931728,784860,1090478xe" fillcolor="#2e74b5 [2408]" stroked="f">
                      <v:path arrowok="t"/>
                    </v:shape>
                  </v:group>
                  <v:group id="Group 1717196207" o:spid="_x0000_s1550" style="position:absolute;left:30045;top:42;width:13308;height:7797;rotation:180" coordorigin="30045,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">
                    <v:shape id="Freeform 18" o:spid="_x0000_s1551" style="position:absolute;left:30045;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" path="m,l1107639,1297940,2215278,,,xe" fillcolor="#2e74b5 [2408]" stroked="f">
                      <v:path arrowok="t"/>
                    </v:shape>
                  </v:group>
                  <v:group id="Group 1717196209" o:spid="_x0000_s1552" style="position:absolute;left:32696;top:42;width:4003;height:2346" coordorigin="32696,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">
                    <v:shape id="Freeform 20" o:spid="_x0000_s1553" style="position:absolute;left:32696;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" path="m,l1107639,1297940,2215278,,,xe" fillcolor="#d8d8d8 [2732]" stroked="f">
                      <v:path arrowok="t"/>
                    </v:shape>
                  </v:group>
                  <v:group id="Group 1717196211" o:spid="_x0000_s1554" style="position:absolute;left:33731;top:3873;width:5937;height:5936" coordorigin="3373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">
                    <v:shape id="Freeform 30" o:spid="_x0000_s1555" style="position:absolute;left:3373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" path="m3175000,c1421496,,,1421496,,3175000,,4928504,1421496,6350000,3175000,6350000v1753504,,3175000,-1421496,3175000,-3175000c6350000,1421496,4928504,,3175000,xe" stroked="f">
                      <v:path arrowok="t"/>
                    </v:shape>
                  </v:group>
                  <v:shape id="TextBox 40" o:spid="_x0000_s1556" type="#_x0000_t202" style="position:absolute;left:31616;top:11347;width:10160;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" filled="f" stroked="f">
                    <v:textbox style="mso-fit-shape-to-text:t" inset="0,0,0,0">
                      <w:txbxContent>
                        <w:p w14:paraId="761B9E97" w14:textId="3E6A4ABE"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محدودية الوقت والموارد</w:t>
                          </w:r>
                        </w:p>
                      </w:txbxContent>
                    </v:textbox>
                  </v:shape>
                  <v:shape id="TextBox 4148" o:spid="_x0000_s1557" type="#_x0000_t202" style="position:absolute;left:34129;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" filled="f" stroked="f">
                    <v:textbox style="mso-fit-shape-to-text:t">
                      <w:txbxContent>
                        <w:p w14:paraId="425E1AA5"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v:textbox>
                  </v:shape>
                  <v:group id="Group 1717196215" o:spid="_x0000_s1558" style="position:absolute;left:15022;top:7797;width:13301;height:11818" coordorigin="15022,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">
                    <v:shape id="Freeform 10" o:spid="_x0000_s1559" style="position:absolute;left:15022;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" path="m784860,2023667v120650,40640,257810,67310,392430,67310c1311910,2090977,1441450,2068117,1560830,2027477v2540,-1270,5080,-1270,7620,-2540c2016760,1862377,2346960,1433117,2353310,933861l2353310,,,,,933189v6350,502468,331470,931728,784860,1090478xe" fillcolor="#ffd366" stroked="f">
                      <v:path arrowok="t"/>
                    </v:shape>
                  </v:group>
                  <v:group id="Group 1717196217" o:spid="_x0000_s1560" style="position:absolute;left:15022;top:42;width:13309;height:7797;rotation:180" coordorigin="15022,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">
                    <v:shape id="Freeform 12" o:spid="_x0000_s1561" style="position:absolute;left:15022;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" path="m,l1107639,1297940,2215278,,,xe" fillcolor="#ffd366" stroked="f">
                      <v:path arrowok="t"/>
                    </v:shape>
                  </v:group>
                  <v:group id="Group 1717196219" o:spid="_x0000_s1562" style="position:absolute;left:17673;top:42;width:4003;height:2346" coordorigin="17673,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">
                    <v:shape id="Freeform 14" o:spid="_x0000_s1563" style="position:absolute;left:17673;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" path="m,l1107639,1297940,2215278,,,xe" fillcolor="#ffe599 [1303]" stroked="f">
                      <v:path arrowok="t"/>
                    </v:shape>
                  </v:group>
                  <v:group id="Group 1717196221" o:spid="_x0000_s1564" style="position:absolute;left:45068;top:7797;width:13301;height:11818" coordorigin="45068,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">
                    <v:shape id="Freeform 22" o:spid="_x0000_s1565" style="position:absolute;left:45068;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" path="m784860,2023667v120650,40640,257810,67310,392430,67310c1311910,2090977,1441450,2068117,1560830,2027477v2540,-1270,5080,-1270,7620,-2540c2016760,1862377,2346960,1433117,2353310,933861l2353310,,,,,933189v6350,502468,331470,931728,784860,1090478xe" fillcolor="#168489" stroked="f">
                      <v:path arrowok="t"/>
                    </v:shape>
                  </v:group>
                  <v:group id="Group 1717196223" o:spid="_x0000_s1566" style="position:absolute;left:45068;top:42;width:13308;height:7797;rotation:180" coordorigin="45068,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">
                    <v:shape id="Freeform 24" o:spid="_x0000_s1567" style="position:absolute;left:45068;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" path="m,l1107639,1297940,2215278,,,xe" fillcolor="#168489" stroked="f">
                      <v:path arrowok="t"/>
                    </v:shape>
                  </v:group>
                  <v:group id="Group 1608697089" o:spid="_x0000_s1568" style="position:absolute;left:47719;width:4003;height:2345" coordorigin="47719"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">
                    <v:shape id="Freeform 26" o:spid="_x0000_s1569" style="position:absolute;left:47719;width:22153;height:12979;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" path="m,l1107639,1297940,2215278,,,xe" fillcolor="#7cd4d2" stroked="f">
                      <v:path arrowok="t"/>
                    </v:shape>
                  </v:group>
                  <v:group id="Group 1608697091" o:spid="_x0000_s1570" style="position:absolute;left:48754;top:4012;width:5936;height:5936" coordorigin="48754,4012"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">
                    <v:shape id="Freeform 28" o:spid="_x0000_s1571" style="position:absolute;left:48754;top:4012;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" path="m3175000,c1421496,,,1421496,,3175000,,4928504,1421496,6350000,3175000,6350000v1753504,,3175000,-1421496,3175000,-3175000c6350000,1421496,4928504,,3175000,xe" stroked="f">
                      <v:path arrowok="t"/>
                    </v:shape>
                  </v:group>
                  <v:group id="Group 1608697093" o:spid="_x0000_s1572" style="position:absolute;left:18691;top:3873;width:5936;height:5936" coordorigin="1869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">
                    <v:shape id="Freeform 32" o:spid="_x0000_s1573" style="position:absolute;left:1869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" path="m3175000,c1421496,,,1421496,,3175000,,4928504,1421496,6350000,3175000,6350000v1753504,,3175000,-1421496,3175000,-3175000c6350000,1421496,4928504,,3175000,xe" stroked="f">
                      <v:path arrowok="t"/>
                    </v:shape>
                  </v:group>
                  <v:shape id="TextBox 40" o:spid="_x0000_s1574" type="#_x0000_t202" style="position:absolute;left:46638;top:11347;width:10153;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" filled="f" stroked="f">
                    <v:textbox style="mso-fit-shape-to-text:t" inset="0,0,0,0">
                      <w:txbxContent>
                        <w:p w14:paraId="06084339" w14:textId="1A27F4CE"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تفاوت مستويات الالتزام</w:t>
                          </w:r>
                        </w:p>
                      </w:txbxContent>
                    </v:textbox>
                  </v:shape>
                  <v:shape id="TextBox 40" o:spid="_x0000_s1575" type="#_x0000_t202" style="position:absolute;left:16579;top:11416;width:10160;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" filled="f" stroked="f">
                    <v:textbox style="mso-fit-shape-to-text:t" inset="0,0,0,0">
                      <w:txbxContent>
                        <w:p w14:paraId="694F7C23" w14:textId="30BC49C8" w:rsidR="00C22C2D" w:rsidRDefault="00C22C2D" w:rsidP="00C22C2D">
                          <w:pPr>
                            <w:bidi w:val="0"/>
                            <w:jc w:val="center"/>
                            <w:rPr>
                              <w:rFonts w:ascii="Adobe Arabic" w:hAnsi="Adobe Arabic" w:cs="Adobe Arabic"/>
                              <w:color w:val="FFFFFF"/>
                              <w:kern w:val="24"/>
                              <w:sz w:val="36"/>
                              <w:szCs w:val="36"/>
                              <w:lang w:bidi="ar-EG"/>
                            </w:rPr>
                          </w:pPr>
                          <w:r w:rsidRPr="00C22C2D">
                            <w:rPr>
                              <w:rFonts w:eastAsia="Calibri" w:hAnsi="Adobe Arabic" w:cs="Adobe Arabic"/>
                              <w:b/>
                              <w:bCs/>
                              <w:color w:val="FFFFFF"/>
                              <w:kern w:val="24"/>
                              <w:sz w:val="36"/>
                              <w:szCs w:val="36"/>
                              <w:rtl/>
                              <w:lang w:bidi="ar-EG"/>
                            </w:rPr>
                            <w:t>تنوّع الخلفيات والتوقّعات</w:t>
                          </w:r>
                        </w:p>
                      </w:txbxContent>
                    </v:textbox>
                  </v:shape>
                  <v:shape id="TextBox 4147" o:spid="_x0000_s1576" type="#_x0000_t202" style="position:absolute;left:49377;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" filled="f" stroked="f">
                    <v:textbox style="mso-fit-shape-to-text:t">
                      <w:txbxContent>
                        <w:p w14:paraId="038F3DDF"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v:textbox>
                  </v:shape>
                  <v:shape id="TextBox 4149" o:spid="_x0000_s1577" type="#_x0000_t202" style="position:absolute;left:19138;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" filled="f" stroked="f">
                    <v:textbox style="mso-fit-shape-to-text:t">
                      <w:txbxContent>
                        <w:p w14:paraId="63022A80" w14:textId="77777777" w:rsidR="00C22C2D" w:rsidRDefault="00C22C2D" w:rsidP="00C22C2D">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v:textbox>
                  </v:shape>
                </v:group>
                <w10:anchorlock/>
              </v:group>
            </w:pict>
          </mc:Fallback>
        </mc:AlternateContent>
      </w:r>
    </w:p>
    <w:p w14:paraId="46FC3B59" w14:textId="2CD14976"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73FBF906" wp14:editId="347FAB36">
                <wp:extent cx="5731510" cy="892088"/>
                <wp:effectExtent l="0" t="0" r="2540" b="22860"/>
                <wp:docPr id="16086930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26" name="مجموعة 47"/>
                        <wpg:cNvGrpSpPr/>
                        <wpg:grpSpPr>
                          <a:xfrm>
                            <a:off x="0" y="0"/>
                            <a:ext cx="5731510" cy="895351"/>
                            <a:chOff x="0" y="0"/>
                            <a:chExt cx="5878196" cy="918845"/>
                          </a:xfrm>
                        </wpg:grpSpPr>
                        <wpg:grpSp>
                          <wpg:cNvPr id="1608693027" name="مجموعة 48"/>
                          <wpg:cNvGrpSpPr/>
                          <wpg:grpSpPr>
                            <a:xfrm>
                              <a:off x="0" y="0"/>
                              <a:ext cx="5878196" cy="918845"/>
                              <a:chOff x="0" y="0"/>
                              <a:chExt cx="6240348" cy="919070"/>
                            </a:xfrm>
                          </wpg:grpSpPr>
                          <wpg:grpSp>
                            <wpg:cNvPr id="1608693028" name="مجموعة 49"/>
                            <wpg:cNvGrpSpPr/>
                            <wpg:grpSpPr>
                              <a:xfrm>
                                <a:off x="0" y="169208"/>
                                <a:ext cx="5433072" cy="580613"/>
                                <a:chOff x="0" y="169208"/>
                                <a:chExt cx="5433072" cy="580613"/>
                              </a:xfrm>
                            </wpg:grpSpPr>
                            <wps:wsp>
                              <wps:cNvPr id="16086930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2" name="مربع نص 41"/>
                          <wps:cNvSpPr txBox="1"/>
                          <wps:spPr>
                            <a:xfrm>
                              <a:off x="204466" y="256739"/>
                              <a:ext cx="4615440" cy="389157"/>
                            </a:xfrm>
                            <a:prstGeom prst="rect">
                              <a:avLst/>
                            </a:prstGeom>
                            <a:noFill/>
                          </wps:spPr>
                          <wps:txbx>
                            <w:txbxContent>
                              <w:p w14:paraId="557D8E03" w14:textId="1D7EEA7E"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تفاوت مستويات الالتزام:</w:t>
                                </w:r>
                              </w:p>
                            </w:txbxContent>
                          </wps:txbx>
                          <wps:bodyPr wrap="square" rtlCol="1">
                            <a:spAutoFit/>
                          </wps:bodyPr>
                        </wps:wsp>
                      </wpg:grpSp>
                      <pic:pic xmlns:pic="http://schemas.openxmlformats.org/drawingml/2006/picture">
                        <pic:nvPicPr>
                          <pic:cNvPr id="160869303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FBF906" id="_x0000_s15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hZ3kbg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gIWd5G4HAAD9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5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">
                  <v:group id="مجموعة 48" o:spid="_x0000_s15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">
                    <v:group id="مجموعة 49" o:spid="_x0000_s15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">
                      <v:shape id="شكل حر 50" o:spid="_x0000_s15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" fillcolor="#a5a5a5 [2092]" stroked="f" strokeweight="1pt">
                        <v:stroke joinstyle="miter"/>
                      </v:roundrect>
                    </v:group>
                    <v:oval id="شكل بيضاوي 52" o:spid="_x0000_s15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" filled="f" strokecolor="#168489" strokeweight="1pt">
                      <v:stroke joinstyle="miter"/>
                    </v:oval>
                  </v:group>
                  <v:shape id="مربع نص 41" o:spid="_x0000_s158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" filled="f" stroked="f">
                    <v:textbox style="mso-fit-shape-to-text:t">
                      <w:txbxContent>
                        <w:p w14:paraId="557D8E03" w14:textId="1D7EEA7E"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تفاوت مستويات الالتزام:</w:t>
                          </w:r>
                        </w:p>
                      </w:txbxContent>
                    </v:textbox>
                  </v:shape>
                </v:group>
                <v:shape id="صورة 54" o:spid="_x0000_s15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">
                  <v:imagedata r:id="rId89" o:title=""/>
                </v:shape>
                <w10:anchorlock/>
              </v:group>
            </w:pict>
          </mc:Fallback>
        </mc:AlternateContent>
      </w:r>
    </w:p>
    <w:p w14:paraId="365EF919" w14:textId="77777777" w:rsidR="0042208F" w:rsidRPr="001B17CB" w:rsidRDefault="0042208F" w:rsidP="0042208F">
      <w:pPr>
        <w:rPr>
          <w:rtl/>
        </w:rPr>
      </w:pPr>
      <w:r w:rsidRPr="001B17CB">
        <w:rPr>
          <w:rtl/>
        </w:rPr>
        <w:t xml:space="preserve">   - تنافس العمل التطوّعي مع التزامات أخرى (دراسة، عمل، أسرة).</w:t>
      </w:r>
    </w:p>
    <w:p w14:paraId="74870DFE" w14:textId="77777777" w:rsidR="0042208F" w:rsidRPr="001B17CB" w:rsidRDefault="0042208F" w:rsidP="0042208F">
      <w:pPr>
        <w:rPr>
          <w:rtl/>
        </w:rPr>
      </w:pPr>
      <w:r w:rsidRPr="001B17CB">
        <w:rPr>
          <w:rtl/>
        </w:rPr>
        <w:t xml:space="preserve">   - تفاوت دوافع المتطوّعين ومستويات حماسهم.</w:t>
      </w:r>
    </w:p>
    <w:p w14:paraId="7C30C846" w14:textId="77777777" w:rsidR="0042208F" w:rsidRDefault="0042208F" w:rsidP="0042208F">
      <w:pPr>
        <w:rPr>
          <w:rtl/>
        </w:rPr>
      </w:pPr>
      <w:r w:rsidRPr="001B17CB">
        <w:rPr>
          <w:rtl/>
        </w:rPr>
        <w:t xml:space="preserve">   - صعوبة وضع توقّعات واضحة وإلزامية.</w:t>
      </w:r>
    </w:p>
    <w:p w14:paraId="18DFEE00" w14:textId="746FC80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F58B83C" wp14:editId="323C4C51">
                <wp:extent cx="5731510" cy="892088"/>
                <wp:effectExtent l="0" t="0" r="2540" b="22860"/>
                <wp:docPr id="16086930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35" name="مجموعة 47"/>
                        <wpg:cNvGrpSpPr/>
                        <wpg:grpSpPr>
                          <a:xfrm>
                            <a:off x="0" y="0"/>
                            <a:ext cx="5731510" cy="895351"/>
                            <a:chOff x="0" y="0"/>
                            <a:chExt cx="5878196" cy="918845"/>
                          </a:xfrm>
                        </wpg:grpSpPr>
                        <wpg:grpSp>
                          <wpg:cNvPr id="1608693036" name="مجموعة 48"/>
                          <wpg:cNvGrpSpPr/>
                          <wpg:grpSpPr>
                            <a:xfrm>
                              <a:off x="0" y="0"/>
                              <a:ext cx="5878196" cy="918845"/>
                              <a:chOff x="0" y="0"/>
                              <a:chExt cx="6240348" cy="919070"/>
                            </a:xfrm>
                          </wpg:grpSpPr>
                          <wpg:grpSp>
                            <wpg:cNvPr id="1608693037" name="مجموعة 49"/>
                            <wpg:cNvGrpSpPr/>
                            <wpg:grpSpPr>
                              <a:xfrm>
                                <a:off x="0" y="169208"/>
                                <a:ext cx="5433072" cy="580613"/>
                                <a:chOff x="0" y="169208"/>
                                <a:chExt cx="5433072" cy="580613"/>
                              </a:xfrm>
                            </wpg:grpSpPr>
                            <wps:wsp>
                              <wps:cNvPr id="16086930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1" name="مربع نص 41"/>
                          <wps:cNvSpPr txBox="1"/>
                          <wps:spPr>
                            <a:xfrm>
                              <a:off x="204466" y="256739"/>
                              <a:ext cx="4615440" cy="389157"/>
                            </a:xfrm>
                            <a:prstGeom prst="rect">
                              <a:avLst/>
                            </a:prstGeom>
                            <a:noFill/>
                          </wps:spPr>
                          <wps:txbx>
                            <w:txbxContent>
                              <w:p w14:paraId="61BA4606" w14:textId="6A999E4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محدودية الوقت والموارد:</w:t>
                                </w:r>
                              </w:p>
                            </w:txbxContent>
                          </wps:txbx>
                          <wps:bodyPr wrap="square" rtlCol="1">
                            <a:spAutoFit/>
                          </wps:bodyPr>
                        </wps:wsp>
                      </wpg:grpSp>
                      <pic:pic xmlns:pic="http://schemas.openxmlformats.org/drawingml/2006/picture">
                        <pic:nvPicPr>
                          <pic:cNvPr id="1608693042"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58B83C" id="_x0000_s15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bVXEcg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xtVcRyBwAA/Rw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15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">
                  <v:group id="مجموعة 48" o:spid="_x0000_s15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">
                    <v:group id="مجموعة 49" o:spid="_x0000_s15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">
                      <v:shape id="شكل حر 50" o:spid="_x0000_s15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" fillcolor="#a5a5a5 [2092]" stroked="f" strokeweight="1pt">
                        <v:stroke joinstyle="miter"/>
                      </v:roundrect>
                    </v:group>
                    <v:oval id="شكل بيضاوي 52" o:spid="_x0000_s15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" filled="f" strokecolor="#168489" strokeweight="1pt">
                      <v:stroke joinstyle="miter"/>
                    </v:oval>
                  </v:group>
                  <v:shape id="مربع نص 41" o:spid="_x0000_s1594"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" filled="f" stroked="f">
                    <v:textbox style="mso-fit-shape-to-text:t">
                      <w:txbxContent>
                        <w:p w14:paraId="61BA4606" w14:textId="6A999E4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محدودية الوقت والموارد:</w:t>
                          </w:r>
                        </w:p>
                      </w:txbxContent>
                    </v:textbox>
                  </v:shape>
                </v:group>
                <v:shape id="صورة 54" o:spid="_x0000_s15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">
                  <v:imagedata r:id="rId89" o:title=""/>
                </v:shape>
                <w10:anchorlock/>
              </v:group>
            </w:pict>
          </mc:Fallback>
        </mc:AlternateContent>
      </w:r>
    </w:p>
    <w:p w14:paraId="2C84115C" w14:textId="77777777" w:rsidR="0042208F" w:rsidRPr="001B17CB" w:rsidRDefault="0042208F" w:rsidP="0042208F">
      <w:pPr>
        <w:rPr>
          <w:rtl/>
        </w:rPr>
      </w:pPr>
      <w:r w:rsidRPr="001B17CB">
        <w:rPr>
          <w:rtl/>
        </w:rPr>
        <w:t xml:space="preserve">   - ضغط إنجاز المهام في أوقات محدودة.</w:t>
      </w:r>
    </w:p>
    <w:p w14:paraId="619AC193" w14:textId="77777777" w:rsidR="0042208F" w:rsidRPr="001B17CB" w:rsidRDefault="0042208F" w:rsidP="0042208F">
      <w:pPr>
        <w:rPr>
          <w:rtl/>
        </w:rPr>
      </w:pPr>
      <w:r w:rsidRPr="001B17CB">
        <w:rPr>
          <w:rtl/>
        </w:rPr>
        <w:t xml:space="preserve">   - التحدّيات اللوجستية والمالية.</w:t>
      </w:r>
    </w:p>
    <w:p w14:paraId="0901055D" w14:textId="77777777" w:rsidR="0042208F" w:rsidRDefault="0042208F" w:rsidP="0042208F">
      <w:pPr>
        <w:rPr>
          <w:rtl/>
        </w:rPr>
      </w:pPr>
      <w:r w:rsidRPr="001B17CB">
        <w:rPr>
          <w:rtl/>
        </w:rPr>
        <w:t xml:space="preserve">   - الحاجة للتوازن بين الطموح والواقعية.</w:t>
      </w:r>
    </w:p>
    <w:p w14:paraId="530CD8CA" w14:textId="71E44C2C"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5E4B26B3" wp14:editId="180363B2">
                <wp:extent cx="5731510" cy="892088"/>
                <wp:effectExtent l="0" t="0" r="2540" b="22860"/>
                <wp:docPr id="16086930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44" name="مجموعة 47"/>
                        <wpg:cNvGrpSpPr/>
                        <wpg:grpSpPr>
                          <a:xfrm>
                            <a:off x="0" y="0"/>
                            <a:ext cx="5731510" cy="895351"/>
                            <a:chOff x="0" y="0"/>
                            <a:chExt cx="5878196" cy="918845"/>
                          </a:xfrm>
                        </wpg:grpSpPr>
                        <wpg:grpSp>
                          <wpg:cNvPr id="1608693045" name="مجموعة 48"/>
                          <wpg:cNvGrpSpPr/>
                          <wpg:grpSpPr>
                            <a:xfrm>
                              <a:off x="0" y="0"/>
                              <a:ext cx="5878196" cy="918845"/>
                              <a:chOff x="0" y="0"/>
                              <a:chExt cx="6240348" cy="919070"/>
                            </a:xfrm>
                          </wpg:grpSpPr>
                          <wpg:grpSp>
                            <wpg:cNvPr id="1608693046" name="مجموعة 49"/>
                            <wpg:cNvGrpSpPr/>
                            <wpg:grpSpPr>
                              <a:xfrm>
                                <a:off x="0" y="169208"/>
                                <a:ext cx="5433072" cy="580613"/>
                                <a:chOff x="0" y="169208"/>
                                <a:chExt cx="5433072" cy="580613"/>
                              </a:xfrm>
                            </wpg:grpSpPr>
                            <wps:wsp>
                              <wps:cNvPr id="16086930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50" name="مربع نص 41"/>
                          <wps:cNvSpPr txBox="1"/>
                          <wps:spPr>
                            <a:xfrm>
                              <a:off x="204466" y="256739"/>
                              <a:ext cx="4615440" cy="389157"/>
                            </a:xfrm>
                            <a:prstGeom prst="rect">
                              <a:avLst/>
                            </a:prstGeom>
                            <a:noFill/>
                          </wps:spPr>
                          <wps:txbx>
                            <w:txbxContent>
                              <w:p w14:paraId="2EE596D9" w14:textId="115B10A2"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تنوّع الخلفيات والتوقّعات:</w:t>
                                </w:r>
                              </w:p>
                            </w:txbxContent>
                          </wps:txbx>
                          <wps:bodyPr wrap="square" rtlCol="1">
                            <a:spAutoFit/>
                          </wps:bodyPr>
                        </wps:wsp>
                      </wpg:grpSp>
                      <pic:pic xmlns:pic="http://schemas.openxmlformats.org/drawingml/2006/picture">
                        <pic:nvPicPr>
                          <pic:cNvPr id="160869305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4B26B3" id="_x0000_s159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U1wgdAcAAP0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lNcIHQHAAD9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5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">
                  <v:group id="مجموعة 48" o:spid="_x0000_s15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">
                    <v:group id="مجموعة 49" o:spid="_x0000_s15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">
                      <v:shape id="شكل حر 50" o:spid="_x0000_s16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" fillcolor="#a5a5a5 [2092]" stroked="f" strokeweight="1pt">
                        <v:stroke joinstyle="miter"/>
                      </v:roundrect>
                    </v:group>
                    <v:oval id="شكل بيضاوي 52" o:spid="_x0000_s16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" filled="f" strokecolor="#168489" strokeweight="1pt">
                      <v:stroke joinstyle="miter"/>
                    </v:oval>
                  </v:group>
                  <v:shape id="مربع نص 41" o:spid="_x0000_s160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" filled="f" stroked="f">
                    <v:textbox style="mso-fit-shape-to-text:t">
                      <w:txbxContent>
                        <w:p w14:paraId="2EE596D9" w14:textId="115B10A2"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تنوّع الخلفيات والتوقّعات:</w:t>
                          </w:r>
                        </w:p>
                      </w:txbxContent>
                    </v:textbox>
                  </v:shape>
                </v:group>
                <v:shape id="صورة 54" o:spid="_x0000_s16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">
                  <v:imagedata r:id="rId89" o:title=""/>
                </v:shape>
                <w10:anchorlock/>
              </v:group>
            </w:pict>
          </mc:Fallback>
        </mc:AlternateContent>
      </w:r>
    </w:p>
    <w:p w14:paraId="75B33D2A" w14:textId="77777777" w:rsidR="0042208F" w:rsidRPr="001B17CB" w:rsidRDefault="0042208F" w:rsidP="0042208F">
      <w:pPr>
        <w:rPr>
          <w:rtl/>
        </w:rPr>
      </w:pPr>
      <w:r w:rsidRPr="001B17CB">
        <w:rPr>
          <w:rtl/>
        </w:rPr>
        <w:t xml:space="preserve">   - اختلاف الخبرات والمهارات بين المتطوّعين.</w:t>
      </w:r>
    </w:p>
    <w:p w14:paraId="783E6612" w14:textId="77777777" w:rsidR="0042208F" w:rsidRPr="001B17CB" w:rsidRDefault="0042208F" w:rsidP="0042208F">
      <w:pPr>
        <w:rPr>
          <w:rtl/>
        </w:rPr>
      </w:pPr>
      <w:r w:rsidRPr="001B17CB">
        <w:rPr>
          <w:rtl/>
        </w:rPr>
        <w:t xml:space="preserve">   - تنوّع الأعمار والخلفيات الثقافية والاجتماعية.</w:t>
      </w:r>
    </w:p>
    <w:p w14:paraId="0CDEBD73" w14:textId="77777777" w:rsidR="0042208F" w:rsidRDefault="0042208F" w:rsidP="0042208F">
      <w:pPr>
        <w:rPr>
          <w:rtl/>
        </w:rPr>
      </w:pPr>
      <w:r w:rsidRPr="001B17CB">
        <w:rPr>
          <w:rtl/>
        </w:rPr>
        <w:t xml:space="preserve">   - تباين توقّعات المتطوّعين من تجربة التطوّع.</w:t>
      </w:r>
    </w:p>
    <w:p w14:paraId="0A653A7A" w14:textId="44965D82"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578E1C7E" wp14:editId="76E16529">
                <wp:extent cx="5731510" cy="892088"/>
                <wp:effectExtent l="0" t="0" r="2540" b="22860"/>
                <wp:docPr id="160869305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608693053" name="مجموعة 47"/>
                        <wpg:cNvGrpSpPr/>
                        <wpg:grpSpPr>
                          <a:xfrm>
                            <a:off x="0" y="0"/>
                            <a:ext cx="5731510" cy="895351"/>
                            <a:chOff x="0" y="0"/>
                            <a:chExt cx="5878196" cy="918845"/>
                          </a:xfrm>
                        </wpg:grpSpPr>
                        <wpg:grpSp>
                          <wpg:cNvPr id="1608693054" name="مجموعة 48"/>
                          <wpg:cNvGrpSpPr/>
                          <wpg:grpSpPr>
                            <a:xfrm>
                              <a:off x="0" y="0"/>
                              <a:ext cx="5878196" cy="918845"/>
                              <a:chOff x="0" y="0"/>
                              <a:chExt cx="6240348" cy="919070"/>
                            </a:xfrm>
                          </wpg:grpSpPr>
                          <wpg:grpSp>
                            <wpg:cNvPr id="1608693055" name="مجموعة 49"/>
                            <wpg:cNvGrpSpPr/>
                            <wpg:grpSpPr>
                              <a:xfrm>
                                <a:off x="0" y="169208"/>
                                <a:ext cx="5433072" cy="580613"/>
                                <a:chOff x="0" y="169208"/>
                                <a:chExt cx="5433072" cy="580613"/>
                              </a:xfrm>
                            </wpg:grpSpPr>
                            <wps:wsp>
                              <wps:cNvPr id="6192609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09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04" name="مربع نص 41"/>
                          <wps:cNvSpPr txBox="1"/>
                          <wps:spPr>
                            <a:xfrm>
                              <a:off x="204466" y="256739"/>
                              <a:ext cx="4615440" cy="389157"/>
                            </a:xfrm>
                            <a:prstGeom prst="rect">
                              <a:avLst/>
                            </a:prstGeom>
                            <a:noFill/>
                          </wps:spPr>
                          <wps:txbx>
                            <w:txbxContent>
                              <w:p w14:paraId="68810075" w14:textId="06784A7E"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تحدّي الاستمرارية:</w:t>
                                </w:r>
                              </w:p>
                            </w:txbxContent>
                          </wps:txbx>
                          <wps:bodyPr wrap="square" rtlCol="1">
                            <a:spAutoFit/>
                          </wps:bodyPr>
                        </wps:wsp>
                      </wpg:grpSp>
                      <pic:pic xmlns:pic="http://schemas.openxmlformats.org/drawingml/2006/picture">
                        <pic:nvPicPr>
                          <pic:cNvPr id="619261005"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8E1C7E" id="_x0000_s16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5o8LegcAAPg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uaPC3oHAAD4HA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16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">
                  <v:group id="مجموعة 48" o:spid="_x0000_s16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">
                    <v:group id="مجموعة 49" o:spid="_x0000_s16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">
                      <v:shape id="شكل حر 50" o:spid="_x0000_s16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" fillcolor="#a5a5a5 [2092]" stroked="f" strokeweight="1pt">
                        <v:stroke joinstyle="miter"/>
                      </v:roundrect>
                    </v:group>
                    <v:oval id="شكل بيضاوي 52" o:spid="_x0000_s16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" filled="f" strokecolor="#168489" strokeweight="1pt">
                      <v:stroke joinstyle="miter"/>
                    </v:oval>
                  </v:group>
                  <v:shape id="مربع نص 41" o:spid="_x0000_s161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" filled="f" stroked="f">
                    <v:textbox style="mso-fit-shape-to-text:t">
                      <w:txbxContent>
                        <w:p w14:paraId="68810075" w14:textId="06784A7E"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تحدّي الاستمرارية:</w:t>
                          </w:r>
                        </w:p>
                      </w:txbxContent>
                    </v:textbox>
                  </v:shape>
                </v:group>
                <v:shape id="صورة 54" o:spid="_x0000_s16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">
                  <v:imagedata r:id="rId89" o:title=""/>
                </v:shape>
                <w10:anchorlock/>
              </v:group>
            </w:pict>
          </mc:Fallback>
        </mc:AlternateContent>
      </w:r>
    </w:p>
    <w:p w14:paraId="74B0D4BB" w14:textId="77777777" w:rsidR="0042208F" w:rsidRPr="001B17CB" w:rsidRDefault="0042208F" w:rsidP="0042208F">
      <w:pPr>
        <w:rPr>
          <w:rtl/>
        </w:rPr>
      </w:pPr>
      <w:r w:rsidRPr="001B17CB">
        <w:rPr>
          <w:rtl/>
        </w:rPr>
        <w:t xml:space="preserve">   - تسرّب المتطوّعين وعدم استقرار الفريق.</w:t>
      </w:r>
    </w:p>
    <w:p w14:paraId="3EDE1048" w14:textId="77777777" w:rsidR="0042208F" w:rsidRPr="001B17CB" w:rsidRDefault="0042208F" w:rsidP="0042208F">
      <w:pPr>
        <w:rPr>
          <w:rtl/>
        </w:rPr>
      </w:pPr>
      <w:r w:rsidRPr="001B17CB">
        <w:rPr>
          <w:rtl/>
        </w:rPr>
        <w:t xml:space="preserve">   - صعوبة نقل المعرفة والخبرات.</w:t>
      </w:r>
    </w:p>
    <w:p w14:paraId="682367DB" w14:textId="77777777" w:rsidR="0042208F" w:rsidRPr="001B17CB" w:rsidRDefault="0042208F" w:rsidP="0042208F">
      <w:pPr>
        <w:rPr>
          <w:rtl/>
        </w:rPr>
      </w:pPr>
      <w:r w:rsidRPr="001B17CB">
        <w:rPr>
          <w:rtl/>
        </w:rPr>
        <w:t xml:space="preserve">   - الحاجة لتجديد الحماس وتجنّب الإرهاق.</w:t>
      </w:r>
    </w:p>
    <w:p w14:paraId="31542443" w14:textId="77777777" w:rsidR="0042208F" w:rsidRPr="00C22C2D" w:rsidRDefault="0042208F" w:rsidP="00C22C2D">
      <w:pPr>
        <w:pStyle w:val="ad"/>
        <w:keepNext/>
        <w:rPr>
          <w:b w:val="0"/>
          <w:bCs/>
          <w:color w:val="168489"/>
          <w:rtl/>
        </w:rPr>
      </w:pPr>
      <w:r w:rsidRPr="00C22C2D">
        <w:rPr>
          <w:b w:val="0"/>
          <w:bCs/>
          <w:color w:val="168489"/>
          <w:rtl/>
        </w:rPr>
        <w:lastRenderedPageBreak/>
        <w:t>استراتيجيات إدارة الصراعات:</w:t>
      </w:r>
    </w:p>
    <w:p w14:paraId="03FFE0CE" w14:textId="77777777" w:rsidR="0042208F" w:rsidRDefault="0042208F" w:rsidP="0042208F">
      <w:r w:rsidRPr="001B17CB">
        <w:rPr>
          <w:rtl/>
        </w:rPr>
        <w:t>ت</w:t>
      </w:r>
      <w:r>
        <w:rPr>
          <w:rFonts w:hint="cs"/>
          <w:rtl/>
        </w:rPr>
        <w:t>ُ</w:t>
      </w:r>
      <w:r w:rsidRPr="001B17CB">
        <w:rPr>
          <w:rtl/>
        </w:rPr>
        <w:t>عدّ الصراعات جزءاً طبيعياً من ديناميكية أي فريق عمل، وفي الفرق التطوّعية تتطلّب إدارة خاصة تراعي حساسية العلاقات التطوّعية:</w:t>
      </w:r>
    </w:p>
    <w:p w14:paraId="4CF355C5" w14:textId="1AFEE4F2" w:rsidR="00C22C2D" w:rsidRDefault="00C22C2D" w:rsidP="00C22C2D">
      <w:pPr>
        <w:bidi w:val="0"/>
        <w:rPr>
          <w:rtl/>
        </w:rPr>
      </w:pPr>
      <w:r w:rsidRPr="00C22C2D">
        <w:rPr>
          <w:noProof/>
        </w:rPr>
        <mc:AlternateContent>
          <mc:Choice Requires="wpg">
            <w:drawing>
              <wp:inline distT="0" distB="0" distL="0" distR="0" wp14:anchorId="3FA1E9F6" wp14:editId="46988C4C">
                <wp:extent cx="5793740" cy="1712948"/>
                <wp:effectExtent l="0" t="0" r="0" b="1905"/>
                <wp:docPr id="1608697103" name="Group 1"/>
                <wp:cNvGraphicFramePr/>
                <a:graphic xmlns:a="http://schemas.openxmlformats.org/drawingml/2006/main">
                  <a:graphicData uri="http://schemas.microsoft.com/office/word/2010/wordprocessingGroup">
                    <wpg:wgp>
                      <wpg:cNvGrpSpPr/>
                      <wpg:grpSpPr>
                        <a:xfrm>
                          <a:off x="0" y="0"/>
                          <a:ext cx="5793740" cy="1712948"/>
                          <a:chOff x="-1" y="0"/>
                          <a:chExt cx="5793740" cy="1712949"/>
                        </a:xfrm>
                      </wpg:grpSpPr>
                      <wpg:grpSp>
                        <wpg:cNvPr id="1608697104" name="Group 1608697104"/>
                        <wpg:cNvGrpSpPr/>
                        <wpg:grpSpPr>
                          <a:xfrm flipH="1">
                            <a:off x="1490153" y="0"/>
                            <a:ext cx="4303586" cy="1712949"/>
                            <a:chOff x="1490157" y="0"/>
                            <a:chExt cx="4749864" cy="1890886"/>
                          </a:xfrm>
                        </wpg:grpSpPr>
                        <wps:wsp>
                          <wps:cNvPr id="1608697105" name="Oval 1608697105"/>
                          <wps:cNvSpPr/>
                          <wps:spPr>
                            <a:xfrm>
                              <a:off x="1807311" y="0"/>
                              <a:ext cx="824982" cy="824982"/>
                            </a:xfrm>
                            <a:prstGeom prst="ellipse">
                              <a:avLst/>
                            </a:prstGeom>
                            <a:solidFill>
                              <a:schemeClr val="accent5">
                                <a:lumMod val="75000"/>
                              </a:schemeClr>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608697106" name="Group 1608697106"/>
                          <wpg:cNvGrpSpPr/>
                          <wpg:grpSpPr>
                            <a:xfrm>
                              <a:off x="1490157" y="573801"/>
                              <a:ext cx="1459291" cy="1317085"/>
                              <a:chOff x="1490157" y="573801"/>
                              <a:chExt cx="1243664" cy="863606"/>
                            </a:xfrm>
                          </wpg:grpSpPr>
                          <wps:wsp>
                            <wps:cNvPr id="1608697107" name="Freeform 16"/>
                            <wps:cNvSpPr/>
                            <wps:spPr>
                              <a:xfrm>
                                <a:off x="1490157"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608697108" name="TextBox 17"/>
                            <wps:cNvSpPr txBox="1"/>
                            <wps:spPr>
                              <a:xfrm>
                                <a:off x="1490157" y="592851"/>
                                <a:ext cx="1243664" cy="844556"/>
                              </a:xfrm>
                              <a:prstGeom prst="rect">
                                <a:avLst/>
                              </a:prstGeom>
                            </wps:spPr>
                            <wps:bodyPr lIns="24384" tIns="24384" rIns="24384" bIns="24384" rtlCol="0" anchor="ctr"/>
                          </wps:wsp>
                        </wpg:grpSp>
                        <wps:wsp>
                          <wps:cNvPr id="1608697109" name="TextBox 46"/>
                          <wps:cNvSpPr txBox="1"/>
                          <wps:spPr>
                            <a:xfrm>
                              <a:off x="1646908" y="824952"/>
                              <a:ext cx="1147299" cy="804122"/>
                            </a:xfrm>
                            <a:prstGeom prst="rect">
                              <a:avLst/>
                            </a:prstGeom>
                          </wps:spPr>
                          <wps:txbx>
                            <w:txbxContent>
                              <w:p w14:paraId="62C17501" w14:textId="634E71C7"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التشخيص المبك</w:t>
                                </w:r>
                                <w:r w:rsidRPr="00C22C2D">
                                  <w:rPr>
                                    <w:rFonts w:eastAsia="Calibri" w:hAnsi="Adobe Arabic" w:cs="Adobe Arabic" w:hint="cs"/>
                                    <w:b/>
                                    <w:bCs/>
                                    <w:color w:val="000000"/>
                                    <w:kern w:val="24"/>
                                    <w:sz w:val="40"/>
                                    <w:szCs w:val="40"/>
                                    <w:rtl/>
                                  </w:rPr>
                                  <w:t>ّ</w:t>
                                </w:r>
                                <w:r w:rsidRPr="00C22C2D">
                                  <w:rPr>
                                    <w:rFonts w:eastAsia="Calibri" w:hAnsi="Adobe Arabic" w:cs="Adobe Arabic"/>
                                    <w:b/>
                                    <w:bCs/>
                                    <w:color w:val="000000"/>
                                    <w:kern w:val="24"/>
                                    <w:sz w:val="40"/>
                                    <w:szCs w:val="40"/>
                                    <w:rtl/>
                                  </w:rPr>
                                  <w:t>ر للصراعات</w:t>
                                </w:r>
                              </w:p>
                            </w:txbxContent>
                          </wps:txbx>
                          <wps:bodyPr wrap="square" lIns="0" tIns="0" rIns="0" bIns="0" rtlCol="0" anchor="t">
                            <a:noAutofit/>
                          </wps:bodyPr>
                        </wps:wsp>
                        <wps:wsp>
                          <wps:cNvPr id="1608697110" name="Oval 1608697110"/>
                          <wps:cNvSpPr/>
                          <wps:spPr>
                            <a:xfrm>
                              <a:off x="3453198" y="0"/>
                              <a:ext cx="824982" cy="824982"/>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11" name="Oval 1608697111"/>
                          <wps:cNvSpPr/>
                          <wps:spPr>
                            <a:xfrm>
                              <a:off x="5097884" y="0"/>
                              <a:ext cx="824982" cy="824982"/>
                            </a:xfrm>
                            <a:prstGeom prst="ellipse">
                              <a:avLst/>
                            </a:prstGeom>
                            <a:solidFill>
                              <a:schemeClr val="bg1">
                                <a:lumMod val="50000"/>
                              </a:schemeClr>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608697112" name="Group 1608697112"/>
                          <wpg:cNvGrpSpPr/>
                          <wpg:grpSpPr>
                            <a:xfrm>
                              <a:off x="4780730" y="573801"/>
                              <a:ext cx="1459291" cy="1317085"/>
                              <a:chOff x="4780730" y="573801"/>
                              <a:chExt cx="1243664" cy="863606"/>
                            </a:xfrm>
                          </wpg:grpSpPr>
                          <wps:wsp>
                            <wps:cNvPr id="1608697113" name="Freeform 8"/>
                            <wps:cNvSpPr/>
                            <wps:spPr>
                              <a:xfrm>
                                <a:off x="4780730"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608697114" name="TextBox 9"/>
                            <wps:cNvSpPr txBox="1"/>
                            <wps:spPr>
                              <a:xfrm>
                                <a:off x="4780730" y="592851"/>
                                <a:ext cx="1243664" cy="844556"/>
                              </a:xfrm>
                              <a:prstGeom prst="rect">
                                <a:avLst/>
                              </a:prstGeom>
                            </wps:spPr>
                            <wps:bodyPr lIns="24384" tIns="24384" rIns="24384" bIns="24384" rtlCol="0" anchor="ctr"/>
                          </wps:wsp>
                        </wpg:grpSp>
                        <wpg:grpSp>
                          <wpg:cNvPr id="1608697115" name="Group 1608697115"/>
                          <wpg:cNvGrpSpPr/>
                          <wpg:grpSpPr>
                            <a:xfrm>
                              <a:off x="3134843" y="573801"/>
                              <a:ext cx="1459291" cy="1317085"/>
                              <a:chOff x="3134843" y="573801"/>
                              <a:chExt cx="1243664" cy="863606"/>
                            </a:xfrm>
                          </wpg:grpSpPr>
                          <wps:wsp>
                            <wps:cNvPr id="1608697116" name="Freeform 12"/>
                            <wps:cNvSpPr/>
                            <wps:spPr>
                              <a:xfrm>
                                <a:off x="3134843"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608697117" name="TextBox 13"/>
                            <wps:cNvSpPr txBox="1"/>
                            <wps:spPr>
                              <a:xfrm>
                                <a:off x="3134843" y="592851"/>
                                <a:ext cx="1243664" cy="844556"/>
                              </a:xfrm>
                              <a:prstGeom prst="rect">
                                <a:avLst/>
                              </a:prstGeom>
                            </wps:spPr>
                            <wps:bodyPr lIns="24384" tIns="24384" rIns="24384" bIns="24384" rtlCol="0" anchor="ctr"/>
                          </wps:wsp>
                        </wpg:grpSp>
                        <wps:wsp>
                          <wps:cNvPr id="1608697118" name="TextBox 44"/>
                          <wps:cNvSpPr txBox="1"/>
                          <wps:spPr>
                            <a:xfrm>
                              <a:off x="4957438" y="899217"/>
                              <a:ext cx="1106113" cy="875906"/>
                            </a:xfrm>
                            <a:prstGeom prst="rect">
                              <a:avLst/>
                            </a:prstGeom>
                          </wps:spPr>
                          <wps:txbx>
                            <w:txbxContent>
                              <w:p w14:paraId="04E57BA3" w14:textId="69024598"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استراتيجيات الحلّ الفعّالة</w:t>
                                </w:r>
                              </w:p>
                            </w:txbxContent>
                          </wps:txbx>
                          <wps:bodyPr wrap="square" lIns="0" tIns="0" rIns="0" bIns="0" rtlCol="0" anchor="t">
                            <a:noAutofit/>
                          </wps:bodyPr>
                        </wps:wsp>
                        <wps:wsp>
                          <wps:cNvPr id="1608697119" name="TextBox 45"/>
                          <wps:cNvSpPr txBox="1"/>
                          <wps:spPr>
                            <a:xfrm>
                              <a:off x="3206004" y="852362"/>
                              <a:ext cx="1317922" cy="864265"/>
                            </a:xfrm>
                            <a:prstGeom prst="rect">
                              <a:avLst/>
                            </a:prstGeom>
                          </wps:spPr>
                          <wps:txbx>
                            <w:txbxContent>
                              <w:p w14:paraId="01B15E60" w14:textId="555B801D"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تبنّي مبدأ الشفافية</w:t>
                                </w:r>
                              </w:p>
                            </w:txbxContent>
                          </wps:txbx>
                          <wps:bodyPr wrap="square" lIns="0" tIns="0" rIns="0" bIns="0" rtlCol="0" anchor="t">
                            <a:noAutofit/>
                          </wps:bodyPr>
                        </wps:wsp>
                        <wps:wsp>
                          <wps:cNvPr id="1608697120" name="مربع نص 166"/>
                          <wps:cNvSpPr txBox="1"/>
                          <wps:spPr>
                            <a:xfrm>
                              <a:off x="1787236" y="0"/>
                              <a:ext cx="841444" cy="648111"/>
                            </a:xfrm>
                            <a:prstGeom prst="rect">
                              <a:avLst/>
                            </a:prstGeom>
                          </wps:spPr>
                          <wps:txbx>
                            <w:txbxContent>
                              <w:p w14:paraId="627393A5" w14:textId="77777777" w:rsidR="00C22C2D" w:rsidRDefault="00C22C2D" w:rsidP="00C22C2D">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01</w:t>
                                </w:r>
                              </w:p>
                            </w:txbxContent>
                          </wps:txbx>
                          <wps:bodyPr wrap="square" rtlCol="1">
                            <a:noAutofit/>
                          </wps:bodyPr>
                        </wps:wsp>
                        <wps:wsp>
                          <wps:cNvPr id="1608697121" name="مربع نص 166"/>
                          <wps:cNvSpPr txBox="1"/>
                          <wps:spPr>
                            <a:xfrm>
                              <a:off x="3429192" y="0"/>
                              <a:ext cx="841444" cy="648111"/>
                            </a:xfrm>
                            <a:prstGeom prst="rect">
                              <a:avLst/>
                            </a:prstGeom>
                          </wps:spPr>
                          <wps:txbx>
                            <w:txbxContent>
                              <w:p w14:paraId="58EB2030" w14:textId="77777777" w:rsidR="00C22C2D" w:rsidRDefault="00C22C2D" w:rsidP="00C22C2D">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02</w:t>
                                </w:r>
                              </w:p>
                            </w:txbxContent>
                          </wps:txbx>
                          <wps:bodyPr wrap="square" rtlCol="1">
                            <a:noAutofit/>
                          </wps:bodyPr>
                        </wps:wsp>
                        <wps:wsp>
                          <wps:cNvPr id="1608697122" name="مربع نص 166"/>
                          <wps:cNvSpPr txBox="1"/>
                          <wps:spPr>
                            <a:xfrm>
                              <a:off x="5081423" y="0"/>
                              <a:ext cx="841444" cy="648111"/>
                            </a:xfrm>
                            <a:prstGeom prst="rect">
                              <a:avLst/>
                            </a:prstGeom>
                          </wps:spPr>
                          <wps:txbx>
                            <w:txbxContent>
                              <w:p w14:paraId="313DBFFA" w14:textId="77777777" w:rsidR="00C22C2D" w:rsidRDefault="00C22C2D" w:rsidP="00C22C2D">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03</w:t>
                                </w:r>
                              </w:p>
                            </w:txbxContent>
                          </wps:txbx>
                          <wps:bodyPr wrap="square" rtlCol="1">
                            <a:noAutofit/>
                          </wps:bodyPr>
                        </wps:wsp>
                      </wpg:grpSp>
                      <wpg:grpSp>
                        <wpg:cNvPr id="1608697123" name="Group 1608697123"/>
                        <wpg:cNvGrpSpPr/>
                        <wpg:grpSpPr>
                          <a:xfrm flipH="1">
                            <a:off x="-1" y="0"/>
                            <a:ext cx="1322182" cy="1712949"/>
                            <a:chOff x="0" y="0"/>
                            <a:chExt cx="1459291" cy="1890886"/>
                          </a:xfrm>
                        </wpg:grpSpPr>
                        <wps:wsp>
                          <wps:cNvPr id="1608697124" name="Oval 1608697124"/>
                          <wps:cNvSpPr/>
                          <wps:spPr>
                            <a:xfrm>
                              <a:off x="309032" y="0"/>
                              <a:ext cx="824982" cy="824982"/>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608697125" name="Group 1608697125"/>
                          <wpg:cNvGrpSpPr/>
                          <wpg:grpSpPr>
                            <a:xfrm>
                              <a:off x="0" y="573801"/>
                              <a:ext cx="1459291" cy="1317085"/>
                              <a:chOff x="0" y="573801"/>
                              <a:chExt cx="1243664" cy="863606"/>
                            </a:xfrm>
                          </wpg:grpSpPr>
                          <wps:wsp>
                            <wps:cNvPr id="1608697126" name="Freeform 4"/>
                            <wps:cNvSpPr/>
                            <wps:spPr>
                              <a:xfrm>
                                <a:off x="0"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608697127" name="TextBox 5"/>
                            <wps:cNvSpPr txBox="1"/>
                            <wps:spPr>
                              <a:xfrm>
                                <a:off x="0" y="592851"/>
                                <a:ext cx="1243664" cy="844556"/>
                              </a:xfrm>
                              <a:prstGeom prst="rect">
                                <a:avLst/>
                              </a:prstGeom>
                            </wps:spPr>
                            <wps:bodyPr lIns="24384" tIns="24384" rIns="24384" bIns="24384" rtlCol="0" anchor="ctr"/>
                          </wps:wsp>
                        </wpg:grpSp>
                        <wps:wsp>
                          <wps:cNvPr id="1608697128" name="TextBox 43"/>
                          <wps:cNvSpPr txBox="1"/>
                          <wps:spPr>
                            <a:xfrm>
                              <a:off x="51075" y="911047"/>
                              <a:ext cx="1356901" cy="772220"/>
                            </a:xfrm>
                            <a:prstGeom prst="rect">
                              <a:avLst/>
                            </a:prstGeom>
                          </wps:spPr>
                          <wps:txbx>
                            <w:txbxContent>
                              <w:p w14:paraId="323329F1" w14:textId="125F6D59"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مهارات التواصل الفعّال</w:t>
                                </w:r>
                              </w:p>
                            </w:txbxContent>
                          </wps:txbx>
                          <wps:bodyPr wrap="square" lIns="0" tIns="0" rIns="0" bIns="0" rtlCol="0" anchor="t">
                            <a:noAutofit/>
                          </wps:bodyPr>
                        </wps:wsp>
                        <wps:wsp>
                          <wps:cNvPr id="1608697129" name="مربع نص 166"/>
                          <wps:cNvSpPr txBox="1"/>
                          <wps:spPr>
                            <a:xfrm>
                              <a:off x="308239" y="0"/>
                              <a:ext cx="841444" cy="648111"/>
                            </a:xfrm>
                            <a:prstGeom prst="rect">
                              <a:avLst/>
                            </a:prstGeom>
                          </wps:spPr>
                          <wps:txbx>
                            <w:txbxContent>
                              <w:p w14:paraId="05DD6711" w14:textId="77777777" w:rsidR="00C22C2D" w:rsidRDefault="00C22C2D" w:rsidP="00C22C2D">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04</w:t>
                                </w:r>
                              </w:p>
                            </w:txbxContent>
                          </wps:txbx>
                          <wps:bodyPr wrap="square" rtlCol="1">
                            <a:noAutofit/>
                          </wps:bodyPr>
                        </wps:wsp>
                      </wpg:grpSp>
                    </wpg:wgp>
                  </a:graphicData>
                </a:graphic>
              </wp:inline>
            </w:drawing>
          </mc:Choice>
          <mc:Fallback>
            <w:pict>
              <v:group w14:anchorId="3FA1E9F6" id="_x0000_s1614" style="width:456.2pt;height:134.9pt;mso-position-horizontal-relative:char;mso-position-vertical-relative:line" coordorigin="" coordsize="57937,17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">
                <v:group id="Group 1608697104" o:spid="_x0000_s1615" style="position:absolute;left:14901;width:43036;height:17129;flip:x" coordorigin="14901" coordsize="47498,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">
                  <v:oval id="Oval 1608697105" o:spid="_x0000_s1616" style="position:absolute;left:18073;width:8249;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" fillcolor="#2e74b5 [2408]" strokecolor="#2e75b6" strokeweight="1pt">
                    <v:stroke joinstyle="miter"/>
                  </v:oval>
                  <v:group id="Group 1608697106" o:spid="_x0000_s1617" style="position:absolute;left:14901;top:5738;width:14593;height:13170" coordorigin="14901,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">
                    <v:shape id="Freeform 16" o:spid="_x0000_s1618" style="position:absolute;left:14901;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" path="m62576,l1181088,v16596,,32513,6593,44248,18328c1237071,30064,1243664,45980,1243664,62576r,738454c1243664,835590,1215648,863606,1181088,863606r-1118512,c28016,863606,,835590,,801030l,62576c,28016,28016,,62576,xe" fillcolor="#ddf1f0" stroked="f">
                      <v:path arrowok="t"/>
                    </v:shape>
                    <v:shape id="TextBox 17" o:spid="_x0000_s1619" type="#_x0000_t202" style="position:absolute;left:14901;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" filled="f" stroked="f">
                      <v:textbox inset="1.92pt,1.92pt,1.92pt,1.92pt"/>
                    </v:shape>
                  </v:group>
                  <v:shape id="TextBox 46" o:spid="_x0000_s1620" type="#_x0000_t202" style="position:absolute;left:16469;top:8249;width:11473;height:8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" filled="f" stroked="f">
                    <v:textbox inset="0,0,0,0">
                      <w:txbxContent>
                        <w:p w14:paraId="62C17501" w14:textId="634E71C7"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التشخيص المبك</w:t>
                          </w:r>
                          <w:r w:rsidRPr="00C22C2D">
                            <w:rPr>
                              <w:rFonts w:eastAsia="Calibri" w:hAnsi="Adobe Arabic" w:cs="Adobe Arabic" w:hint="cs"/>
                              <w:b/>
                              <w:bCs/>
                              <w:color w:val="000000"/>
                              <w:kern w:val="24"/>
                              <w:sz w:val="40"/>
                              <w:szCs w:val="40"/>
                              <w:rtl/>
                            </w:rPr>
                            <w:t>ّ</w:t>
                          </w:r>
                          <w:r w:rsidRPr="00C22C2D">
                            <w:rPr>
                              <w:rFonts w:eastAsia="Calibri" w:hAnsi="Adobe Arabic" w:cs="Adobe Arabic"/>
                              <w:b/>
                              <w:bCs/>
                              <w:color w:val="000000"/>
                              <w:kern w:val="24"/>
                              <w:sz w:val="40"/>
                              <w:szCs w:val="40"/>
                              <w:rtl/>
                            </w:rPr>
                            <w:t>ر للصراعات</w:t>
                          </w:r>
                        </w:p>
                      </w:txbxContent>
                    </v:textbox>
                  </v:shape>
                  <v:oval id="Oval 1608697110" o:spid="_x0000_s1621" style="position:absolute;left:34531;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" fillcolor="#ffd366" strokecolor="#ffd366" strokeweight="1pt">
                    <v:stroke joinstyle="miter"/>
                  </v:oval>
                  <v:oval id="Oval 1608697111" o:spid="_x0000_s1622" style="position:absolute;left:50978;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" fillcolor="#7f7f7f [1612]" strokecolor="#7f7f7f" strokeweight="1pt">
                    <v:stroke joinstyle="miter"/>
                  </v:oval>
                  <v:group id="Group 1608697112" o:spid="_x0000_s1623" style="position:absolute;left:47807;top:5738;width:14593;height:13170" coordorigin="47807,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">
                    <v:shape id="Freeform 8" o:spid="_x0000_s1624" style="position:absolute;left:47807;top:5738;width:12436;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" path="m62576,l1181088,v16596,,32513,6593,44248,18328c1237071,30064,1243664,45980,1243664,62576r,738454c1243664,835590,1215648,863606,1181088,863606r-1118512,c28016,863606,,835590,,801030l,62576c,28016,28016,,62576,xe" fillcolor="#ddf1f0" stroked="f">
                      <v:path arrowok="t"/>
                    </v:shape>
                    <v:shape id="TextBox 9" o:spid="_x0000_s1625" type="#_x0000_t202" style="position:absolute;left:47807;top:5928;width:12436;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" filled="f" stroked="f">
                      <v:textbox inset="1.92pt,1.92pt,1.92pt,1.92pt"/>
                    </v:shape>
                  </v:group>
                  <v:group id="Group 1608697115" o:spid="_x0000_s1626" style="position:absolute;left:31348;top:5738;width:14593;height:13170" coordorigin="31348,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">
                    <v:shape id="Freeform 12" o:spid="_x0000_s1627" style="position:absolute;left:31348;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" path="m62576,l1181088,v16596,,32513,6593,44248,18328c1237071,30064,1243664,45980,1243664,62576r,738454c1243664,835590,1215648,863606,1181088,863606r-1118512,c28016,863606,,835590,,801030l,62576c,28016,28016,,62576,xe" fillcolor="#ddf1f0" stroked="f">
                      <v:path arrowok="t"/>
                    </v:shape>
                    <v:shape id="TextBox 13" o:spid="_x0000_s1628" type="#_x0000_t202" style="position:absolute;left:31348;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" filled="f" stroked="f">
                      <v:textbox inset="1.92pt,1.92pt,1.92pt,1.92pt"/>
                    </v:shape>
                  </v:group>
                  <v:shape id="TextBox 44" o:spid="_x0000_s1629" type="#_x0000_t202" style="position:absolute;left:49574;top:8992;width:11061;height:8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" filled="f" stroked="f">
                    <v:textbox inset="0,0,0,0">
                      <w:txbxContent>
                        <w:p w14:paraId="04E57BA3" w14:textId="69024598"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استراتيجيات الحلّ الفعّالة</w:t>
                          </w:r>
                        </w:p>
                      </w:txbxContent>
                    </v:textbox>
                  </v:shape>
                  <v:shape id="TextBox 45" o:spid="_x0000_s1630" type="#_x0000_t202" style="position:absolute;left:32060;top:8523;width:13179;height:8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" filled="f" stroked="f">
                    <v:textbox inset="0,0,0,0">
                      <w:txbxContent>
                        <w:p w14:paraId="01B15E60" w14:textId="555B801D"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تبنّي مبدأ الشفافية</w:t>
                          </w:r>
                        </w:p>
                      </w:txbxContent>
                    </v:textbox>
                  </v:shape>
                  <v:shape id="مربع نص 166" o:spid="_x0000_s1631" type="#_x0000_t202" style="position:absolute;left:17872;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" filled="f" stroked="f">
                    <v:textbox>
                      <w:txbxContent>
                        <w:p w14:paraId="627393A5" w14:textId="77777777" w:rsidR="00C22C2D" w:rsidRDefault="00C22C2D" w:rsidP="00C22C2D">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01</w:t>
                          </w:r>
                        </w:p>
                      </w:txbxContent>
                    </v:textbox>
                  </v:shape>
                  <v:shape id="مربع نص 166" o:spid="_x0000_s1632" type="#_x0000_t202" style="position:absolute;left:34291;width:8415;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" filled="f" stroked="f">
                    <v:textbox>
                      <w:txbxContent>
                        <w:p w14:paraId="58EB2030" w14:textId="77777777" w:rsidR="00C22C2D" w:rsidRDefault="00C22C2D" w:rsidP="00C22C2D">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02</w:t>
                          </w:r>
                        </w:p>
                      </w:txbxContent>
                    </v:textbox>
                  </v:shape>
                  <v:shape id="مربع نص 166" o:spid="_x0000_s1633" type="#_x0000_t202" style="position:absolute;left:50814;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" filled="f" stroked="f">
                    <v:textbox>
                      <w:txbxContent>
                        <w:p w14:paraId="313DBFFA" w14:textId="77777777" w:rsidR="00C22C2D" w:rsidRDefault="00C22C2D" w:rsidP="00C22C2D">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03</w:t>
                          </w:r>
                        </w:p>
                      </w:txbxContent>
                    </v:textbox>
                  </v:shape>
                </v:group>
                <v:group id="Group 1608697123" o:spid="_x0000_s1634" style="position:absolute;width:13221;height:17129;flip:x" coordsize="14592,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">
                  <v:oval id="Oval 1608697124" o:spid="_x0000_s1635" style="position:absolute;left:3090;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" fillcolor="#168489" strokecolor="#168489" strokeweight="1pt">
                    <v:stroke joinstyle="miter"/>
                  </v:oval>
                  <v:group id="Group 1608697125" o:spid="_x0000_s1636" style="position:absolute;top:5738;width:14592;height:13170" coordorigin=",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">
                    <v:shape id="Freeform 4" o:spid="_x0000_s1637" style="position:absolute;top:5738;width:12436;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" path="m62576,l1181088,v16596,,32513,6593,44248,18328c1237071,30064,1243664,45980,1243664,62576r,738454c1243664,835590,1215648,863606,1181088,863606r-1118512,c28016,863606,,835590,,801030l,62576c,28016,28016,,62576,xe" fillcolor="#ddf1f0" stroked="f">
                      <v:path arrowok="t"/>
                    </v:shape>
                    <v:shape id="TextBox 5" o:spid="_x0000_s1638" type="#_x0000_t202" style="position:absolute;top:5928;width:12436;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" filled="f" stroked="f">
                      <v:textbox inset="1.92pt,1.92pt,1.92pt,1.92pt"/>
                    </v:shape>
                  </v:group>
                  <v:shape id="TextBox 43" o:spid="_x0000_s1639" type="#_x0000_t202" style="position:absolute;left:510;top:9110;width:13569;height:7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" filled="f" stroked="f">
                    <v:textbox inset="0,0,0,0">
                      <w:txbxContent>
                        <w:p w14:paraId="323329F1" w14:textId="125F6D59" w:rsidR="00C22C2D" w:rsidRDefault="00C22C2D" w:rsidP="00C22C2D">
                          <w:pPr>
                            <w:spacing w:line="525" w:lineRule="exact"/>
                            <w:jc w:val="center"/>
                            <w:rPr>
                              <w:rFonts w:eastAsia="Calibri" w:hAnsi="Adobe Arabic" w:cs="Adobe Arabic"/>
                              <w:b/>
                              <w:bCs/>
                              <w:color w:val="000000"/>
                              <w:kern w:val="24"/>
                              <w:sz w:val="40"/>
                              <w:szCs w:val="40"/>
                            </w:rPr>
                          </w:pPr>
                          <w:r w:rsidRPr="00C22C2D">
                            <w:rPr>
                              <w:rFonts w:eastAsia="Calibri" w:hAnsi="Adobe Arabic" w:cs="Adobe Arabic"/>
                              <w:b/>
                              <w:bCs/>
                              <w:color w:val="000000"/>
                              <w:kern w:val="24"/>
                              <w:sz w:val="40"/>
                              <w:szCs w:val="40"/>
                              <w:rtl/>
                            </w:rPr>
                            <w:t>مهارات التواصل الفعّال</w:t>
                          </w:r>
                        </w:p>
                      </w:txbxContent>
                    </v:textbox>
                  </v:shape>
                  <v:shape id="مربع نص 166" o:spid="_x0000_s1640" type="#_x0000_t202" style="position:absolute;left:3082;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" filled="f" stroked="f">
                    <v:textbox>
                      <w:txbxContent>
                        <w:p w14:paraId="05DD6711" w14:textId="77777777" w:rsidR="00C22C2D" w:rsidRDefault="00C22C2D" w:rsidP="00C22C2D">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04</w:t>
                          </w:r>
                        </w:p>
                      </w:txbxContent>
                    </v:textbox>
                  </v:shape>
                </v:group>
                <w10:anchorlock/>
              </v:group>
            </w:pict>
          </mc:Fallback>
        </mc:AlternateContent>
      </w:r>
    </w:p>
    <w:p w14:paraId="63795E7A" w14:textId="01BCA06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3C616601" wp14:editId="4301DCFA">
                <wp:extent cx="5731510" cy="892088"/>
                <wp:effectExtent l="0" t="0" r="2540" b="22860"/>
                <wp:docPr id="6192610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07" name="مجموعة 47"/>
                        <wpg:cNvGrpSpPr/>
                        <wpg:grpSpPr>
                          <a:xfrm>
                            <a:off x="0" y="0"/>
                            <a:ext cx="5731510" cy="895351"/>
                            <a:chOff x="0" y="0"/>
                            <a:chExt cx="5878196" cy="918845"/>
                          </a:xfrm>
                        </wpg:grpSpPr>
                        <wpg:grpSp>
                          <wpg:cNvPr id="619261008" name="مجموعة 48"/>
                          <wpg:cNvGrpSpPr/>
                          <wpg:grpSpPr>
                            <a:xfrm>
                              <a:off x="0" y="0"/>
                              <a:ext cx="5878196" cy="918845"/>
                              <a:chOff x="0" y="0"/>
                              <a:chExt cx="6240348" cy="919070"/>
                            </a:xfrm>
                          </wpg:grpSpPr>
                          <wpg:grpSp>
                            <wpg:cNvPr id="619261009" name="مجموعة 49"/>
                            <wpg:cNvGrpSpPr/>
                            <wpg:grpSpPr>
                              <a:xfrm>
                                <a:off x="0" y="169208"/>
                                <a:ext cx="5433072" cy="580613"/>
                                <a:chOff x="0" y="169208"/>
                                <a:chExt cx="5433072" cy="580613"/>
                              </a:xfrm>
                            </wpg:grpSpPr>
                            <wps:wsp>
                              <wps:cNvPr id="6192610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3" name="مربع نص 41"/>
                          <wps:cNvSpPr txBox="1"/>
                          <wps:spPr>
                            <a:xfrm>
                              <a:off x="204466" y="256739"/>
                              <a:ext cx="4615440" cy="389157"/>
                            </a:xfrm>
                            <a:prstGeom prst="rect">
                              <a:avLst/>
                            </a:prstGeom>
                            <a:noFill/>
                          </wps:spPr>
                          <wps:txbx>
                            <w:txbxContent>
                              <w:p w14:paraId="422A635C" w14:textId="55102476"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التشخيص المبك</w:t>
                                </w:r>
                                <w:r w:rsidRPr="00C22C2D">
                                  <w:rPr>
                                    <w:rFonts w:eastAsia="Calibri" w:hAnsi="Adobe Arabic" w:cs="Adobe Arabic" w:hint="cs"/>
                                    <w:b/>
                                    <w:bCs/>
                                    <w:color w:val="FFFFFF"/>
                                    <w:kern w:val="24"/>
                                    <w:sz w:val="36"/>
                                    <w:szCs w:val="36"/>
                                    <w:rtl/>
                                    <w:lang w:bidi="ar-EG"/>
                                  </w:rPr>
                                  <w:t>ّ</w:t>
                                </w:r>
                                <w:r w:rsidRPr="00C22C2D">
                                  <w:rPr>
                                    <w:rFonts w:eastAsia="Calibri" w:hAnsi="Adobe Arabic" w:cs="Adobe Arabic"/>
                                    <w:b/>
                                    <w:bCs/>
                                    <w:color w:val="FFFFFF"/>
                                    <w:kern w:val="24"/>
                                    <w:sz w:val="36"/>
                                    <w:szCs w:val="36"/>
                                    <w:rtl/>
                                    <w:lang w:bidi="ar-EG"/>
                                  </w:rPr>
                                  <w:t>ر للصراعات:</w:t>
                                </w:r>
                              </w:p>
                            </w:txbxContent>
                          </wps:txbx>
                          <wps:bodyPr wrap="square" rtlCol="1">
                            <a:spAutoFit/>
                          </wps:bodyPr>
                        </wps:wsp>
                      </wpg:grpSp>
                      <pic:pic xmlns:pic="http://schemas.openxmlformats.org/drawingml/2006/picture">
                        <pic:nvPicPr>
                          <pic:cNvPr id="61926101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C616601" id="_x0000_s164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VgdccAcAAPU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UVgdccAcAAPU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6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">
                  <v:group id="مجموعة 48" o:spid="_x0000_s16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">
                    <v:group id="مجموعة 49" o:spid="_x0000_s16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">
                      <v:shape id="شكل حر 50" o:spid="_x0000_s16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" fillcolor="#a5a5a5 [2092]" stroked="f" strokeweight="1pt">
                        <v:stroke joinstyle="miter"/>
                      </v:roundrect>
                    </v:group>
                    <v:oval id="شكل بيضاوي 52" o:spid="_x0000_s16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" filled="f" strokecolor="#168489" strokeweight="1pt">
                      <v:stroke joinstyle="miter"/>
                    </v:oval>
                  </v:group>
                  <v:shape id="مربع نص 41" o:spid="_x0000_s164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" filled="f" stroked="f">
                    <v:textbox style="mso-fit-shape-to-text:t">
                      <w:txbxContent>
                        <w:p w14:paraId="422A635C" w14:textId="55102476"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التشخيص المبك</w:t>
                          </w:r>
                          <w:r w:rsidRPr="00C22C2D">
                            <w:rPr>
                              <w:rFonts w:eastAsia="Calibri" w:hAnsi="Adobe Arabic" w:cs="Adobe Arabic" w:hint="cs"/>
                              <w:b/>
                              <w:bCs/>
                              <w:color w:val="FFFFFF"/>
                              <w:kern w:val="24"/>
                              <w:sz w:val="36"/>
                              <w:szCs w:val="36"/>
                              <w:rtl/>
                              <w:lang w:bidi="ar-EG"/>
                            </w:rPr>
                            <w:t>ّ</w:t>
                          </w:r>
                          <w:r w:rsidRPr="00C22C2D">
                            <w:rPr>
                              <w:rFonts w:eastAsia="Calibri" w:hAnsi="Adobe Arabic" w:cs="Adobe Arabic"/>
                              <w:b/>
                              <w:bCs/>
                              <w:color w:val="FFFFFF"/>
                              <w:kern w:val="24"/>
                              <w:sz w:val="36"/>
                              <w:szCs w:val="36"/>
                              <w:rtl/>
                              <w:lang w:bidi="ar-EG"/>
                            </w:rPr>
                            <w:t>ر للصراعات:</w:t>
                          </w:r>
                        </w:p>
                      </w:txbxContent>
                    </v:textbox>
                  </v:shape>
                </v:group>
                <v:shape id="صورة 54" o:spid="_x0000_s16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">
                  <v:imagedata r:id="rId89" o:title=""/>
                </v:shape>
                <w10:anchorlock/>
              </v:group>
            </w:pict>
          </mc:Fallback>
        </mc:AlternateContent>
      </w:r>
    </w:p>
    <w:p w14:paraId="1E89511B" w14:textId="77777777" w:rsidR="0042208F" w:rsidRPr="001B17CB" w:rsidRDefault="0042208F" w:rsidP="0042208F">
      <w:pPr>
        <w:rPr>
          <w:rtl/>
        </w:rPr>
      </w:pPr>
      <w:r w:rsidRPr="001B17CB">
        <w:rPr>
          <w:rtl/>
        </w:rPr>
        <w:t xml:space="preserve">   - مراقبة مؤشرات التوتر داخل الفريق.</w:t>
      </w:r>
    </w:p>
    <w:p w14:paraId="14F9453D" w14:textId="77777777" w:rsidR="0042208F" w:rsidRPr="001B17CB" w:rsidRDefault="0042208F" w:rsidP="0042208F">
      <w:pPr>
        <w:rPr>
          <w:rtl/>
        </w:rPr>
      </w:pPr>
      <w:r w:rsidRPr="001B17CB">
        <w:rPr>
          <w:rtl/>
        </w:rPr>
        <w:t xml:space="preserve">   - فتح قنوات للتواصل والتعبير عن المخاوف.</w:t>
      </w:r>
    </w:p>
    <w:p w14:paraId="39E1F320" w14:textId="77777777" w:rsidR="0042208F" w:rsidRDefault="0042208F" w:rsidP="0042208F">
      <w:pPr>
        <w:rPr>
          <w:rtl/>
        </w:rPr>
      </w:pPr>
      <w:r w:rsidRPr="001B17CB">
        <w:rPr>
          <w:rtl/>
        </w:rPr>
        <w:t xml:space="preserve">   - عقد اجتماعات دورية للتقييم وطرح التحدّيات.</w:t>
      </w:r>
    </w:p>
    <w:p w14:paraId="12B38224" w14:textId="57D5C6F6"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3F3EB9D0" wp14:editId="4D546774">
                <wp:extent cx="5731510" cy="892088"/>
                <wp:effectExtent l="0" t="0" r="2540" b="22860"/>
                <wp:docPr id="6192610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16" name="مجموعة 47"/>
                        <wpg:cNvGrpSpPr/>
                        <wpg:grpSpPr>
                          <a:xfrm>
                            <a:off x="0" y="0"/>
                            <a:ext cx="5731510" cy="895351"/>
                            <a:chOff x="0" y="0"/>
                            <a:chExt cx="5878196" cy="918845"/>
                          </a:xfrm>
                        </wpg:grpSpPr>
                        <wpg:grpSp>
                          <wpg:cNvPr id="619261017" name="مجموعة 48"/>
                          <wpg:cNvGrpSpPr/>
                          <wpg:grpSpPr>
                            <a:xfrm>
                              <a:off x="0" y="0"/>
                              <a:ext cx="5878196" cy="918845"/>
                              <a:chOff x="0" y="0"/>
                              <a:chExt cx="6240348" cy="919070"/>
                            </a:xfrm>
                          </wpg:grpSpPr>
                          <wpg:grpSp>
                            <wpg:cNvPr id="619261018" name="مجموعة 49"/>
                            <wpg:cNvGrpSpPr/>
                            <wpg:grpSpPr>
                              <a:xfrm>
                                <a:off x="0" y="169208"/>
                                <a:ext cx="5433072" cy="580613"/>
                                <a:chOff x="0" y="169208"/>
                                <a:chExt cx="5433072" cy="580613"/>
                              </a:xfrm>
                            </wpg:grpSpPr>
                            <wps:wsp>
                              <wps:cNvPr id="61926101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2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2" name="مربع نص 41"/>
                          <wps:cNvSpPr txBox="1"/>
                          <wps:spPr>
                            <a:xfrm>
                              <a:off x="204466" y="256739"/>
                              <a:ext cx="4615440" cy="389157"/>
                            </a:xfrm>
                            <a:prstGeom prst="rect">
                              <a:avLst/>
                            </a:prstGeom>
                            <a:noFill/>
                          </wps:spPr>
                          <wps:txbx>
                            <w:txbxContent>
                              <w:p w14:paraId="0B945900" w14:textId="55933802"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تبنّي مبدأ الشفافية:</w:t>
                                </w:r>
                              </w:p>
                            </w:txbxContent>
                          </wps:txbx>
                          <wps:bodyPr wrap="square" rtlCol="1">
                            <a:spAutoFit/>
                          </wps:bodyPr>
                        </wps:wsp>
                      </wpg:grpSp>
                      <pic:pic xmlns:pic="http://schemas.openxmlformats.org/drawingml/2006/picture">
                        <pic:nvPicPr>
                          <pic:cNvPr id="61926102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3EB9D0" id="_x0000_s165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XclJcAcAAPU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tXclJcAcAAPU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6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">
                  <v:group id="مجموعة 48" o:spid="_x0000_s16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">
                    <v:group id="مجموعة 49" o:spid="_x0000_s16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">
                      <v:shape id="شكل حر 50" o:spid="_x0000_s16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" fillcolor="#a5a5a5 [2092]" stroked="f" strokeweight="1pt">
                        <v:stroke joinstyle="miter"/>
                      </v:roundrect>
                    </v:group>
                    <v:oval id="شكل بيضاوي 52" o:spid="_x0000_s16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" filled="f" strokecolor="#168489" strokeweight="1pt">
                      <v:stroke joinstyle="miter"/>
                    </v:oval>
                  </v:group>
                  <v:shape id="مربع نص 41" o:spid="_x0000_s165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" filled="f" stroked="f">
                    <v:textbox style="mso-fit-shape-to-text:t">
                      <w:txbxContent>
                        <w:p w14:paraId="0B945900" w14:textId="55933802"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تبنّي مبدأ الشفافية:</w:t>
                          </w:r>
                        </w:p>
                      </w:txbxContent>
                    </v:textbox>
                  </v:shape>
                </v:group>
                <v:shape id="صورة 54" o:spid="_x0000_s16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">
                  <v:imagedata r:id="rId89" o:title=""/>
                </v:shape>
                <w10:anchorlock/>
              </v:group>
            </w:pict>
          </mc:Fallback>
        </mc:AlternateContent>
      </w:r>
    </w:p>
    <w:p w14:paraId="2013748D" w14:textId="77777777" w:rsidR="0042208F" w:rsidRPr="001B17CB" w:rsidRDefault="0042208F" w:rsidP="0042208F">
      <w:pPr>
        <w:rPr>
          <w:rtl/>
        </w:rPr>
      </w:pPr>
      <w:r w:rsidRPr="001B17CB">
        <w:rPr>
          <w:rtl/>
        </w:rPr>
        <w:t xml:space="preserve">   - التوضيح المستمر للقرارات والتوجّهات.</w:t>
      </w:r>
    </w:p>
    <w:p w14:paraId="256AFB2C" w14:textId="77777777" w:rsidR="0042208F" w:rsidRPr="001B17CB" w:rsidRDefault="0042208F" w:rsidP="0042208F">
      <w:pPr>
        <w:rPr>
          <w:rtl/>
        </w:rPr>
      </w:pPr>
      <w:r w:rsidRPr="001B17CB">
        <w:rPr>
          <w:rtl/>
        </w:rPr>
        <w:t xml:space="preserve">   - مشاركة المعلومات والتحدّيات مع الفريق.</w:t>
      </w:r>
    </w:p>
    <w:p w14:paraId="1432986F" w14:textId="77777777" w:rsidR="0042208F" w:rsidRDefault="0042208F" w:rsidP="0042208F">
      <w:pPr>
        <w:rPr>
          <w:rtl/>
        </w:rPr>
      </w:pPr>
      <w:r w:rsidRPr="001B17CB">
        <w:rPr>
          <w:rtl/>
        </w:rPr>
        <w:t xml:space="preserve">   - الإقرار بالأخطاء وتعلّم الدروس منها.</w:t>
      </w:r>
    </w:p>
    <w:p w14:paraId="5193449D" w14:textId="7A1A2479"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57F630FD" wp14:editId="08BE8CE3">
                <wp:extent cx="5731510" cy="892088"/>
                <wp:effectExtent l="0" t="0" r="2540" b="22860"/>
                <wp:docPr id="61926102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25" name="مجموعة 47"/>
                        <wpg:cNvGrpSpPr/>
                        <wpg:grpSpPr>
                          <a:xfrm>
                            <a:off x="0" y="0"/>
                            <a:ext cx="5731510" cy="895351"/>
                            <a:chOff x="0" y="0"/>
                            <a:chExt cx="5878196" cy="918845"/>
                          </a:xfrm>
                        </wpg:grpSpPr>
                        <wpg:grpSp>
                          <wpg:cNvPr id="619261026" name="مجموعة 48"/>
                          <wpg:cNvGrpSpPr/>
                          <wpg:grpSpPr>
                            <a:xfrm>
                              <a:off x="0" y="0"/>
                              <a:ext cx="5878196" cy="918845"/>
                              <a:chOff x="0" y="0"/>
                              <a:chExt cx="6240348" cy="919070"/>
                            </a:xfrm>
                          </wpg:grpSpPr>
                          <wpg:grpSp>
                            <wpg:cNvPr id="619261027" name="مجموعة 49"/>
                            <wpg:cNvGrpSpPr/>
                            <wpg:grpSpPr>
                              <a:xfrm>
                                <a:off x="0" y="169208"/>
                                <a:ext cx="5433072" cy="580613"/>
                                <a:chOff x="0" y="169208"/>
                                <a:chExt cx="5433072" cy="580613"/>
                              </a:xfrm>
                            </wpg:grpSpPr>
                            <wps:wsp>
                              <wps:cNvPr id="6192610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1" name="مربع نص 41"/>
                          <wps:cNvSpPr txBox="1"/>
                          <wps:spPr>
                            <a:xfrm>
                              <a:off x="204466" y="256739"/>
                              <a:ext cx="4615440" cy="389157"/>
                            </a:xfrm>
                            <a:prstGeom prst="rect">
                              <a:avLst/>
                            </a:prstGeom>
                            <a:noFill/>
                          </wps:spPr>
                          <wps:txbx>
                            <w:txbxContent>
                              <w:p w14:paraId="19BC2583" w14:textId="3281C09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استراتيجيات الحلّ الفعّالة:</w:t>
                                </w:r>
                              </w:p>
                            </w:txbxContent>
                          </wps:txbx>
                          <wps:bodyPr wrap="square" rtlCol="1">
                            <a:spAutoFit/>
                          </wps:bodyPr>
                        </wps:wsp>
                      </wpg:grpSp>
                      <pic:pic xmlns:pic="http://schemas.openxmlformats.org/drawingml/2006/picture">
                        <pic:nvPicPr>
                          <pic:cNvPr id="619261032"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F630FD" id="_x0000_s165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PktfwdgcAAPUc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16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">
                  <v:group id="مجموعة 48" o:spid="_x0000_s16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">
                    <v:group id="مجموعة 49" o:spid="_x0000_s16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">
                      <v:shape id="شكل حر 50" o:spid="_x0000_s16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" fillcolor="#a5a5a5 [2092]" stroked="f" strokeweight="1pt">
                        <v:stroke joinstyle="miter"/>
                      </v:roundrect>
                    </v:group>
                    <v:oval id="شكل بيضاوي 52" o:spid="_x0000_s16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" filled="f" strokecolor="#168489" strokeweight="1pt">
                      <v:stroke joinstyle="miter"/>
                    </v:oval>
                  </v:group>
                  <v:shape id="مربع نص 41" o:spid="_x0000_s166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" filled="f" stroked="f">
                    <v:textbox style="mso-fit-shape-to-text:t">
                      <w:txbxContent>
                        <w:p w14:paraId="19BC2583" w14:textId="3281C09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استراتيجيات الحلّ الفعّالة:</w:t>
                          </w:r>
                        </w:p>
                      </w:txbxContent>
                    </v:textbox>
                  </v:shape>
                </v:group>
                <v:shape id="صورة 54" o:spid="_x0000_s16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">
                  <v:imagedata r:id="rId89" o:title=""/>
                </v:shape>
                <w10:anchorlock/>
              </v:group>
            </w:pict>
          </mc:Fallback>
        </mc:AlternateContent>
      </w:r>
    </w:p>
    <w:p w14:paraId="6FEF45C9" w14:textId="77777777" w:rsidR="0042208F" w:rsidRPr="001B17CB" w:rsidRDefault="0042208F" w:rsidP="0042208F">
      <w:pPr>
        <w:rPr>
          <w:rtl/>
        </w:rPr>
      </w:pPr>
      <w:r w:rsidRPr="001B17CB">
        <w:rPr>
          <w:rtl/>
        </w:rPr>
        <w:t xml:space="preserve">   - التعاون (</w:t>
      </w:r>
      <w:r w:rsidRPr="001B17CB">
        <w:t>Collaboration</w:t>
      </w:r>
      <w:r w:rsidRPr="001B17CB">
        <w:rPr>
          <w:rtl/>
        </w:rPr>
        <w:t>): العمل معاً لإيجاد حلّ يرضي جميع الأطراف.</w:t>
      </w:r>
    </w:p>
    <w:p w14:paraId="49552116" w14:textId="77777777" w:rsidR="0042208F" w:rsidRPr="001B17CB" w:rsidRDefault="0042208F" w:rsidP="0042208F">
      <w:pPr>
        <w:rPr>
          <w:rtl/>
        </w:rPr>
      </w:pPr>
      <w:r w:rsidRPr="001B17CB">
        <w:rPr>
          <w:rtl/>
        </w:rPr>
        <w:t xml:space="preserve">   - التسوية (</w:t>
      </w:r>
      <w:r w:rsidRPr="001B17CB">
        <w:t>Compromise</w:t>
      </w:r>
      <w:r w:rsidRPr="001B17CB">
        <w:rPr>
          <w:rtl/>
        </w:rPr>
        <w:t>): الوصول إلى حلّ وسط يقدّم فيه كل طرف تنازلات.</w:t>
      </w:r>
    </w:p>
    <w:p w14:paraId="61E32693" w14:textId="77777777" w:rsidR="0042208F" w:rsidRPr="001B17CB" w:rsidRDefault="0042208F" w:rsidP="0042208F">
      <w:pPr>
        <w:rPr>
          <w:rtl/>
        </w:rPr>
      </w:pPr>
      <w:r w:rsidRPr="001B17CB">
        <w:rPr>
          <w:rtl/>
        </w:rPr>
        <w:t xml:space="preserve">   - التجنّب (</w:t>
      </w:r>
      <w:r w:rsidRPr="001B17CB">
        <w:t>Avoidance</w:t>
      </w:r>
      <w:r w:rsidRPr="001B17CB">
        <w:rPr>
          <w:rtl/>
        </w:rPr>
        <w:t>): تأجيل التعامل مع الصراع إذا كان ثانوياً أو وقتياً.</w:t>
      </w:r>
    </w:p>
    <w:p w14:paraId="624BD095" w14:textId="77777777" w:rsidR="0042208F" w:rsidRPr="001B17CB" w:rsidRDefault="0042208F" w:rsidP="0042208F">
      <w:pPr>
        <w:rPr>
          <w:rtl/>
        </w:rPr>
      </w:pPr>
      <w:r w:rsidRPr="001B17CB">
        <w:rPr>
          <w:rtl/>
        </w:rPr>
        <w:lastRenderedPageBreak/>
        <w:t xml:space="preserve">   - التكييف (</w:t>
      </w:r>
      <w:r w:rsidRPr="001B17CB">
        <w:t>Accommodation</w:t>
      </w:r>
      <w:r w:rsidRPr="001B17CB">
        <w:rPr>
          <w:rtl/>
        </w:rPr>
        <w:t>): تلبية احتياجات الطرف الآخر في قضايا غير جوهرية.</w:t>
      </w:r>
    </w:p>
    <w:p w14:paraId="118DD5A6" w14:textId="77777777" w:rsidR="0042208F" w:rsidRDefault="0042208F" w:rsidP="0042208F">
      <w:pPr>
        <w:rPr>
          <w:rtl/>
        </w:rPr>
      </w:pPr>
      <w:r w:rsidRPr="001B17CB">
        <w:rPr>
          <w:rtl/>
        </w:rPr>
        <w:t xml:space="preserve">   - المواجهة (</w:t>
      </w:r>
      <w:r w:rsidRPr="001B17CB">
        <w:t>Confrontation</w:t>
      </w:r>
      <w:r w:rsidRPr="001B17CB">
        <w:rPr>
          <w:rtl/>
        </w:rPr>
        <w:t>): معالجة جذور الصراع بشكل مباشر ومهني.</w:t>
      </w:r>
    </w:p>
    <w:p w14:paraId="6B61FE2A" w14:textId="2C3167F5"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E6DEDC1" wp14:editId="680DCB47">
                <wp:extent cx="5731510" cy="892088"/>
                <wp:effectExtent l="0" t="0" r="2540" b="22860"/>
                <wp:docPr id="61926103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34" name="مجموعة 47"/>
                        <wpg:cNvGrpSpPr/>
                        <wpg:grpSpPr>
                          <a:xfrm>
                            <a:off x="0" y="0"/>
                            <a:ext cx="5731510" cy="895351"/>
                            <a:chOff x="0" y="0"/>
                            <a:chExt cx="5878196" cy="918845"/>
                          </a:xfrm>
                        </wpg:grpSpPr>
                        <wpg:grpSp>
                          <wpg:cNvPr id="619261035" name="مجموعة 48"/>
                          <wpg:cNvGrpSpPr/>
                          <wpg:grpSpPr>
                            <a:xfrm>
                              <a:off x="0" y="0"/>
                              <a:ext cx="5878196" cy="918845"/>
                              <a:chOff x="0" y="0"/>
                              <a:chExt cx="6240348" cy="919070"/>
                            </a:xfrm>
                          </wpg:grpSpPr>
                          <wpg:grpSp>
                            <wpg:cNvPr id="619261036" name="مجموعة 49"/>
                            <wpg:cNvGrpSpPr/>
                            <wpg:grpSpPr>
                              <a:xfrm>
                                <a:off x="0" y="169208"/>
                                <a:ext cx="5433072" cy="580613"/>
                                <a:chOff x="0" y="169208"/>
                                <a:chExt cx="5433072" cy="580613"/>
                              </a:xfrm>
                            </wpg:grpSpPr>
                            <wps:wsp>
                              <wps:cNvPr id="6192610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0" name="مربع نص 41"/>
                          <wps:cNvSpPr txBox="1"/>
                          <wps:spPr>
                            <a:xfrm>
                              <a:off x="204466" y="256739"/>
                              <a:ext cx="4615440" cy="389157"/>
                            </a:xfrm>
                            <a:prstGeom prst="rect">
                              <a:avLst/>
                            </a:prstGeom>
                            <a:noFill/>
                          </wps:spPr>
                          <wps:txbx>
                            <w:txbxContent>
                              <w:p w14:paraId="296091C3" w14:textId="45D6B308"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مهارات التواصل الفعّال:</w:t>
                                </w:r>
                              </w:p>
                            </w:txbxContent>
                          </wps:txbx>
                          <wps:bodyPr wrap="square" rtlCol="1">
                            <a:spAutoFit/>
                          </wps:bodyPr>
                        </wps:wsp>
                      </wpg:grpSp>
                      <pic:pic xmlns:pic="http://schemas.openxmlformats.org/drawingml/2006/picture">
                        <pic:nvPicPr>
                          <pic:cNvPr id="61926104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E6DEDC1" id="_x0000_s166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YIf7yncHAAD1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6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">
                  <v:group id="مجموعة 48" o:spid="_x0000_s16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">
                    <v:group id="مجموعة 49" o:spid="_x0000_s16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">
                      <v:shape id="شكل حر 50" o:spid="_x0000_s16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" fillcolor="#a5a5a5 [2092]" stroked="f" strokeweight="1pt">
                        <v:stroke joinstyle="miter"/>
                      </v:roundrect>
                    </v:group>
                    <v:oval id="شكل بيضاوي 52" o:spid="_x0000_s16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" filled="f" strokecolor="#168489" strokeweight="1pt">
                      <v:stroke joinstyle="miter"/>
                    </v:oval>
                  </v:group>
                  <v:shape id="مربع نص 41" o:spid="_x0000_s1675"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" filled="f" stroked="f">
                    <v:textbox style="mso-fit-shape-to-text:t">
                      <w:txbxContent>
                        <w:p w14:paraId="296091C3" w14:textId="45D6B308"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مهارات التواصل الفعّال:</w:t>
                          </w:r>
                        </w:p>
                      </w:txbxContent>
                    </v:textbox>
                  </v:shape>
                </v:group>
                <v:shape id="صورة 54" o:spid="_x0000_s16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">
                  <v:imagedata r:id="rId89" o:title=""/>
                </v:shape>
                <w10:anchorlock/>
              </v:group>
            </w:pict>
          </mc:Fallback>
        </mc:AlternateContent>
      </w:r>
    </w:p>
    <w:p w14:paraId="7651820A" w14:textId="77777777" w:rsidR="0042208F" w:rsidRPr="001B17CB" w:rsidRDefault="0042208F" w:rsidP="0042208F">
      <w:pPr>
        <w:rPr>
          <w:rtl/>
        </w:rPr>
      </w:pPr>
      <w:r w:rsidRPr="001B17CB">
        <w:rPr>
          <w:rtl/>
        </w:rPr>
        <w:t xml:space="preserve">   - ممارسة الإصغاء النشط.</w:t>
      </w:r>
    </w:p>
    <w:p w14:paraId="2FF6B185" w14:textId="77777777" w:rsidR="0042208F" w:rsidRPr="001B17CB" w:rsidRDefault="0042208F" w:rsidP="0042208F">
      <w:pPr>
        <w:rPr>
          <w:rtl/>
        </w:rPr>
      </w:pPr>
      <w:r w:rsidRPr="001B17CB">
        <w:rPr>
          <w:rtl/>
        </w:rPr>
        <w:t xml:space="preserve">   - استخدام لغة "أنا" بدلاً من لغة "أنت" في التعبير عن المشكلات.</w:t>
      </w:r>
    </w:p>
    <w:p w14:paraId="260506C5" w14:textId="77777777" w:rsidR="0042208F" w:rsidRPr="001B17CB" w:rsidRDefault="0042208F" w:rsidP="0042208F">
      <w:pPr>
        <w:rPr>
          <w:rtl/>
        </w:rPr>
      </w:pPr>
      <w:r w:rsidRPr="001B17CB">
        <w:rPr>
          <w:rtl/>
        </w:rPr>
        <w:t xml:space="preserve">   - فصل المشاعر عن الوقائع عند مناقشة الخلافات.</w:t>
      </w:r>
    </w:p>
    <w:p w14:paraId="29E18A09" w14:textId="77777777" w:rsidR="0042208F" w:rsidRPr="003358CD" w:rsidRDefault="0042208F" w:rsidP="0042208F">
      <w:pPr>
        <w:rPr>
          <w:rtl/>
        </w:rPr>
      </w:pPr>
      <w:r w:rsidRPr="003358CD">
        <w:rPr>
          <w:rtl/>
        </w:rPr>
        <w:t xml:space="preserve">نموذج عملي لحلّ الصراعات: نموذج </w:t>
      </w:r>
      <w:r w:rsidRPr="003358CD">
        <w:t>DESC</w:t>
      </w:r>
      <w:r w:rsidRPr="003358CD">
        <w:rPr>
          <w:rtl/>
        </w:rPr>
        <w:t xml:space="preserve"> للتواصل في المواقف الصعبة:</w:t>
      </w:r>
    </w:p>
    <w:p w14:paraId="4C794646" w14:textId="77777777" w:rsidR="0042208F" w:rsidRPr="001B17CB" w:rsidRDefault="0042208F" w:rsidP="0042208F">
      <w:pPr>
        <w:rPr>
          <w:rtl/>
        </w:rPr>
      </w:pPr>
      <w:r w:rsidRPr="001B17CB">
        <w:rPr>
          <w:rtl/>
        </w:rPr>
        <w:t xml:space="preserve">- </w:t>
      </w:r>
      <w:r w:rsidRPr="001B17CB">
        <w:t>D (Describe)</w:t>
      </w:r>
      <w:r w:rsidRPr="001B17CB">
        <w:rPr>
          <w:rtl/>
        </w:rPr>
        <w:t>: وصف الموقف أو السلوك المحدّد بموضوعية.</w:t>
      </w:r>
    </w:p>
    <w:p w14:paraId="6389BE73" w14:textId="77777777" w:rsidR="0042208F" w:rsidRPr="001B17CB" w:rsidRDefault="0042208F" w:rsidP="0042208F">
      <w:pPr>
        <w:rPr>
          <w:rtl/>
        </w:rPr>
      </w:pPr>
      <w:r w:rsidRPr="001B17CB">
        <w:rPr>
          <w:rtl/>
        </w:rPr>
        <w:t xml:space="preserve">- </w:t>
      </w:r>
      <w:r w:rsidRPr="001B17CB">
        <w:t>E (Express)</w:t>
      </w:r>
      <w:r w:rsidRPr="001B17CB">
        <w:rPr>
          <w:rtl/>
        </w:rPr>
        <w:t>: التعبير عن المشاعر والأفكار بصدق.</w:t>
      </w:r>
    </w:p>
    <w:p w14:paraId="365C2582" w14:textId="77777777" w:rsidR="0042208F" w:rsidRPr="001B17CB" w:rsidRDefault="0042208F" w:rsidP="0042208F">
      <w:pPr>
        <w:rPr>
          <w:rtl/>
        </w:rPr>
      </w:pPr>
      <w:r w:rsidRPr="001B17CB">
        <w:rPr>
          <w:rtl/>
        </w:rPr>
        <w:t xml:space="preserve">- </w:t>
      </w:r>
      <w:r w:rsidRPr="001B17CB">
        <w:t>S (Specify)</w:t>
      </w:r>
      <w:r w:rsidRPr="001B17CB">
        <w:rPr>
          <w:rtl/>
        </w:rPr>
        <w:t>: تحديد التغيير المطلوب بوضوح.</w:t>
      </w:r>
    </w:p>
    <w:p w14:paraId="0817BD01" w14:textId="77777777" w:rsidR="0042208F" w:rsidRPr="001B17CB" w:rsidRDefault="0042208F" w:rsidP="0042208F">
      <w:pPr>
        <w:rPr>
          <w:rtl/>
        </w:rPr>
      </w:pPr>
      <w:r w:rsidRPr="001B17CB">
        <w:rPr>
          <w:rtl/>
        </w:rPr>
        <w:t xml:space="preserve">- </w:t>
      </w:r>
      <w:r w:rsidRPr="001B17CB">
        <w:t>C (Consequences)</w:t>
      </w:r>
      <w:r w:rsidRPr="001B17CB">
        <w:rPr>
          <w:rtl/>
        </w:rPr>
        <w:t>: توضيح النتائج الإيجابية لهذا التغيير.</w:t>
      </w:r>
    </w:p>
    <w:p w14:paraId="11BA7B80" w14:textId="7025507D" w:rsidR="0042208F" w:rsidRPr="00C22C2D" w:rsidRDefault="00C22C2D" w:rsidP="00C22C2D">
      <w:pPr>
        <w:pStyle w:val="ad"/>
        <w:rPr>
          <w:b w:val="0"/>
          <w:bCs/>
          <w:color w:val="168489"/>
          <w:rtl/>
        </w:rPr>
      </w:pPr>
      <w:r w:rsidRPr="00E42DAD">
        <w:rPr>
          <w:noProof/>
        </w:rPr>
        <mc:AlternateContent>
          <mc:Choice Requires="wpg">
            <w:drawing>
              <wp:anchor distT="0" distB="0" distL="114300" distR="114300" simplePos="0" relativeHeight="252845056" behindDoc="0" locked="0" layoutInCell="1" allowOverlap="1" wp14:anchorId="628DCEE9" wp14:editId="4E89E475">
                <wp:simplePos x="0" y="0"/>
                <wp:positionH relativeFrom="column">
                  <wp:posOffset>4995545</wp:posOffset>
                </wp:positionH>
                <wp:positionV relativeFrom="paragraph">
                  <wp:posOffset>10603</wp:posOffset>
                </wp:positionV>
                <wp:extent cx="735965" cy="661670"/>
                <wp:effectExtent l="0" t="0" r="6985" b="5080"/>
                <wp:wrapSquare wrapText="bothSides"/>
                <wp:docPr id="160869709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7100" name="Picture 1608697100"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101" name="Rectangle: Rounded Corners 1608697101"/>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F017208" id="Group 20" o:spid="_x0000_s1026" style="position:absolute;margin-left:393.35pt;margin-top:.85pt;width:57.95pt;height:52.1pt;z-index:25284505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&#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Ci5rZT3wAAAAkBAAAPAAAAZHJzL2Rvd25yZXYu&#10;eG1sTI9Ba8JAEIXvhf6HZYTe6iYWo8ZsRKTtSQrVQultzY5JMDsbsmsS/32np3oaHt/jzXvZZrSN&#10;6LHztSMF8TQCgVQ4U1Op4Ov49rwE4YMmoxtHqOCGHjb540OmU+MG+sT+EErBIeRTraAKoU2l9EWF&#10;Vvupa5GYnV1ndWDZldJ0euBw28hZFCXS6pr4Q6Vb3FVYXA5Xq+B90MP2JX7t95fz7vZznH9872NU&#10;6mkybtcgAo7h3wx/9bk65Nzp5K5kvGgULJbJgq0M+DBfRbMExIl1NF+BzDN5vyD/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">
                <v:shape id="Picture 1608697100"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">
                  <v:imagedata r:id="rId78" o:title="Reference "/>
                </v:shape>
                <v:roundrect id="Rectangle: Rounded Corners 160869710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" fillcolor="#168489" strokecolor="#168489" strokeweight="1pt">
                  <v:stroke joinstyle="miter"/>
                </v:roundrect>
                <w10:wrap type="square"/>
              </v:group>
            </w:pict>
          </mc:Fallback>
        </mc:AlternateContent>
      </w:r>
      <w:r w:rsidR="0042208F" w:rsidRPr="00C22C2D">
        <w:rPr>
          <w:b w:val="0"/>
          <w:bCs/>
          <w:color w:val="168489"/>
          <w:rtl/>
        </w:rPr>
        <w:t>حالة دراس</w:t>
      </w:r>
      <w:r w:rsidR="0042208F" w:rsidRPr="00C22C2D">
        <w:rPr>
          <w:rFonts w:hint="cs"/>
          <w:b w:val="0"/>
          <w:bCs/>
          <w:color w:val="168489"/>
          <w:rtl/>
        </w:rPr>
        <w:t>ي</w:t>
      </w:r>
      <w:r w:rsidR="0042208F" w:rsidRPr="00C22C2D">
        <w:rPr>
          <w:b w:val="0"/>
          <w:bCs/>
          <w:color w:val="168489"/>
          <w:rtl/>
        </w:rPr>
        <w:t>ة:</w:t>
      </w:r>
    </w:p>
    <w:p w14:paraId="3A209074" w14:textId="1B50E69C" w:rsidR="0042208F" w:rsidRPr="001B17CB" w:rsidRDefault="00C22C2D" w:rsidP="0042208F">
      <w:pPr>
        <w:rPr>
          <w:rtl/>
        </w:rPr>
      </w:pPr>
      <w:r>
        <w:rPr>
          <w:noProof/>
        </w:rPr>
        <w:drawing>
          <wp:anchor distT="0" distB="0" distL="114300" distR="114300" simplePos="0" relativeHeight="252846080" behindDoc="0" locked="0" layoutInCell="1" allowOverlap="1" wp14:anchorId="44C927C1" wp14:editId="09ABA00E">
            <wp:simplePos x="0" y="0"/>
            <wp:positionH relativeFrom="margin">
              <wp:align>left</wp:align>
            </wp:positionH>
            <wp:positionV relativeFrom="paragraph">
              <wp:posOffset>21427</wp:posOffset>
            </wp:positionV>
            <wp:extent cx="1223010" cy="1223010"/>
            <wp:effectExtent l="0" t="0" r="0" b="0"/>
            <wp:wrapSquare wrapText="bothSides"/>
            <wp:docPr id="1608697102" name="Picture 1608697102" descr="Teamwo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eamwork "/>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في مبادرة "بصمة خير" التطوّعية، نشب خلاف بين فريق الإعلام وفريق العمل الميداني حول أولويات التصوير والتوثيق. استخدم قائد المشروع استراتيجية الحوار المفتوح، حيث جمع الفريقين في جلسة عصف ذهني لوضع بروتوكول مشترك للعمل، ينظّم عملية التوثيق دون الإخلال بسير العمل الميداني. نجحت هذه المقاربة في تحويل الصراع إلى فرصة لتطوير إجراءات العمل وتعزيز التكامل بين الفريقين.</w:t>
      </w:r>
      <w:r w:rsidRPr="00C22C2D">
        <w:t xml:space="preserve"> </w:t>
      </w:r>
    </w:p>
    <w:p w14:paraId="0E527967" w14:textId="05B814E8" w:rsidR="0042208F" w:rsidRDefault="0042208F" w:rsidP="00C22C2D">
      <w:pPr>
        <w:pageBreakBefore/>
        <w:rPr>
          <w:rtl/>
        </w:rPr>
      </w:pPr>
      <w:r w:rsidRPr="002A078C">
        <w:rPr>
          <w:rFonts w:ascii="Sakkal Majalla" w:hAnsi="Sakkal Majalla"/>
          <w:noProof/>
          <w:color w:val="002060"/>
          <w:sz w:val="34"/>
          <w:lang w:bidi="ar-SY"/>
        </w:rPr>
        <w:lastRenderedPageBreak/>
        <mc:AlternateContent>
          <mc:Choice Requires="wpg">
            <w:drawing>
              <wp:inline distT="0" distB="0" distL="0" distR="0" wp14:anchorId="0206BF5C" wp14:editId="04923D52">
                <wp:extent cx="5731510" cy="895350"/>
                <wp:effectExtent l="0" t="0" r="21590" b="19050"/>
                <wp:docPr id="838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389" name="صورة 38"/>
                          <pic:cNvPicPr/>
                        </pic:nvPicPr>
                        <pic:blipFill>
                          <a:blip r:embed="rId7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90" name="مجموعة 39"/>
                        <wpg:cNvGrpSpPr/>
                        <wpg:grpSpPr>
                          <a:xfrm>
                            <a:off x="0" y="0"/>
                            <a:ext cx="5731510" cy="895350"/>
                            <a:chOff x="0" y="0"/>
                            <a:chExt cx="5878196" cy="918845"/>
                          </a:xfrm>
                        </wpg:grpSpPr>
                        <wpg:grpSp>
                          <wpg:cNvPr id="8391" name="مجموعة 40"/>
                          <wpg:cNvGrpSpPr/>
                          <wpg:grpSpPr>
                            <a:xfrm>
                              <a:off x="0" y="0"/>
                              <a:ext cx="5878196" cy="918845"/>
                              <a:chOff x="0" y="0"/>
                              <a:chExt cx="6240348" cy="919070"/>
                            </a:xfrm>
                          </wpg:grpSpPr>
                          <wpg:grpSp>
                            <wpg:cNvPr id="8392" name="مجموعة 41"/>
                            <wpg:cNvGrpSpPr/>
                            <wpg:grpSpPr>
                              <a:xfrm>
                                <a:off x="0" y="169208"/>
                                <a:ext cx="5433072" cy="580613"/>
                                <a:chOff x="0" y="169208"/>
                                <a:chExt cx="5433072" cy="580613"/>
                              </a:xfrm>
                            </wpg:grpSpPr>
                            <wps:wsp>
                              <wps:cNvPr id="839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9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6" name="مربع نص 41"/>
                          <wps:cNvSpPr txBox="1"/>
                          <wps:spPr>
                            <a:xfrm>
                              <a:off x="204484" y="256976"/>
                              <a:ext cx="4616071" cy="387740"/>
                            </a:xfrm>
                            <a:prstGeom prst="rect">
                              <a:avLst/>
                            </a:prstGeom>
                            <a:noFill/>
                          </wps:spPr>
                          <wps:txbx>
                            <w:txbxContent>
                              <w:p w14:paraId="64355E9A" w14:textId="7725B986"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قياس الأثر وتقييم النتائج</w:t>
                                </w:r>
                              </w:p>
                            </w:txbxContent>
                          </wps:txbx>
                          <wps:bodyPr wrap="square" rtlCol="1">
                            <a:spAutoFit/>
                          </wps:bodyPr>
                        </wps:wsp>
                      </wpg:grpSp>
                    </wpg:wgp>
                  </a:graphicData>
                </a:graphic>
              </wp:inline>
            </w:drawing>
          </mc:Choice>
          <mc:Fallback>
            <w:pict>
              <v:group w14:anchorId="0206BF5C" id="_x0000_s167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rcUsefgcAAIwc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167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">
                  <v:imagedata r:id="rId78" o:title=""/>
                </v:shape>
                <v:group id="مجموعة 39" o:spid="_x0000_s16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">
                  <v:group id="مجموعة 40" o:spid="_x0000_s16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">
                    <v:group id="مجموعة 41" o:spid="_x0000_s16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">
                      <v:shape id="شكل حر 42" o:spid="_x0000_s16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" fillcolor="#168489" stroked="f" strokeweight="1pt">
                        <v:stroke joinstyle="miter"/>
                      </v:roundrect>
                    </v:group>
                    <v:oval id="شكل بيضاوي 44" o:spid="_x0000_s16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" filled="f" strokecolor="#a5a5a5 [2092]" strokeweight="1pt">
                      <v:stroke joinstyle="miter"/>
                    </v:oval>
                  </v:group>
                  <v:shape id="مربع نص 41" o:spid="_x0000_s168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" filled="f" stroked="f">
                    <v:textbox style="mso-fit-shape-to-text:t">
                      <w:txbxContent>
                        <w:p w14:paraId="64355E9A" w14:textId="7725B986"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قياس الأثر وتقييم النتائج</w:t>
                          </w:r>
                        </w:p>
                      </w:txbxContent>
                    </v:textbox>
                  </v:shape>
                </v:group>
                <w10:anchorlock/>
              </v:group>
            </w:pict>
          </mc:Fallback>
        </mc:AlternateContent>
      </w:r>
    </w:p>
    <w:p w14:paraId="090B2F11" w14:textId="77777777" w:rsidR="0042208F" w:rsidRPr="00C22C2D" w:rsidRDefault="0042208F" w:rsidP="00C22C2D">
      <w:pPr>
        <w:pStyle w:val="ad"/>
        <w:rPr>
          <w:b w:val="0"/>
          <w:bCs/>
          <w:color w:val="168489"/>
          <w:rtl/>
        </w:rPr>
      </w:pPr>
      <w:r w:rsidRPr="00C22C2D">
        <w:rPr>
          <w:b w:val="0"/>
          <w:bCs/>
          <w:color w:val="168489"/>
          <w:rtl/>
        </w:rPr>
        <w:t>أهمية قياس الأثر في العمل التطوّعي:</w:t>
      </w:r>
    </w:p>
    <w:p w14:paraId="0D195D38" w14:textId="77777777" w:rsidR="0042208F" w:rsidRPr="001B17CB" w:rsidRDefault="0042208F" w:rsidP="0042208F">
      <w:pPr>
        <w:rPr>
          <w:rtl/>
        </w:rPr>
      </w:pPr>
      <w:r w:rsidRPr="001B17CB">
        <w:rPr>
          <w:rtl/>
        </w:rPr>
        <w:t>قياس الأثر ليس ترفاً أو إجراءً شكلياً، بل هو ضرورة استراتيجية للمشاريع التطوّعية للأسباب التالية:</w:t>
      </w:r>
    </w:p>
    <w:p w14:paraId="2119F01B" w14:textId="14BD6F49" w:rsidR="0042208F" w:rsidRPr="001B17CB" w:rsidRDefault="00C22C2D" w:rsidP="0042208F">
      <w:pPr>
        <w:rPr>
          <w:rtl/>
        </w:rPr>
      </w:pPr>
      <w:r>
        <w:rPr>
          <w:noProof/>
        </w:rPr>
        <w:drawing>
          <wp:anchor distT="0" distB="0" distL="114300" distR="114300" simplePos="0" relativeHeight="252847104" behindDoc="0" locked="0" layoutInCell="1" allowOverlap="1" wp14:anchorId="7ECF6528" wp14:editId="4262FABE">
            <wp:simplePos x="0" y="0"/>
            <wp:positionH relativeFrom="margin">
              <wp:align>left</wp:align>
            </wp:positionH>
            <wp:positionV relativeFrom="paragraph">
              <wp:posOffset>14724</wp:posOffset>
            </wp:positionV>
            <wp:extent cx="1223010" cy="1223010"/>
            <wp:effectExtent l="0" t="0" r="0" b="0"/>
            <wp:wrapSquare wrapText="bothSides"/>
            <wp:docPr id="1608697130" name="Picture 1608697130" descr="Volunte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olunteer"/>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1. تحديد مدى تحقيق الأهداف وفعالية التدخّلات.</w:t>
      </w:r>
    </w:p>
    <w:p w14:paraId="7B1D0F93" w14:textId="59EA8356" w:rsidR="0042208F" w:rsidRPr="001B17CB" w:rsidRDefault="0042208F" w:rsidP="0042208F">
      <w:pPr>
        <w:rPr>
          <w:rtl/>
        </w:rPr>
      </w:pPr>
      <w:r w:rsidRPr="001B17CB">
        <w:rPr>
          <w:rtl/>
        </w:rPr>
        <w:t>2. تعزيز المساءلة أمام المستفيدين والداعمين والمجتمع.</w:t>
      </w:r>
      <w:r w:rsidR="00C22C2D" w:rsidRPr="00C22C2D">
        <w:t xml:space="preserve"> </w:t>
      </w:r>
    </w:p>
    <w:p w14:paraId="24EB7D74" w14:textId="77777777" w:rsidR="0042208F" w:rsidRPr="001B17CB" w:rsidRDefault="0042208F" w:rsidP="0042208F">
      <w:pPr>
        <w:rPr>
          <w:rtl/>
        </w:rPr>
      </w:pPr>
      <w:r w:rsidRPr="001B17CB">
        <w:rPr>
          <w:rtl/>
        </w:rPr>
        <w:t>3. توجيه القرارات المستقبلية وتحسين التخطيط.</w:t>
      </w:r>
    </w:p>
    <w:p w14:paraId="79389923" w14:textId="77777777" w:rsidR="0042208F" w:rsidRPr="001B17CB" w:rsidRDefault="0042208F" w:rsidP="0042208F">
      <w:pPr>
        <w:rPr>
          <w:rtl/>
        </w:rPr>
      </w:pPr>
      <w:r w:rsidRPr="001B17CB">
        <w:rPr>
          <w:rtl/>
        </w:rPr>
        <w:t>4. رفع معنويات المتطوّعين بإظهار نتائج جهودهم.</w:t>
      </w:r>
    </w:p>
    <w:p w14:paraId="0B57D74B" w14:textId="77777777" w:rsidR="0042208F" w:rsidRPr="001B17CB" w:rsidRDefault="0042208F" w:rsidP="0042208F">
      <w:pPr>
        <w:rPr>
          <w:rtl/>
        </w:rPr>
      </w:pPr>
      <w:r w:rsidRPr="001B17CB">
        <w:rPr>
          <w:rtl/>
        </w:rPr>
        <w:t>5. جذب الدعم والتمويل للمشاريع المستقبلية.</w:t>
      </w:r>
    </w:p>
    <w:p w14:paraId="43EB0A39" w14:textId="77777777" w:rsidR="0042208F" w:rsidRPr="00C22C2D" w:rsidRDefault="0042208F" w:rsidP="00C22C2D">
      <w:pPr>
        <w:pStyle w:val="ad"/>
        <w:rPr>
          <w:b w:val="0"/>
          <w:bCs/>
          <w:color w:val="168489"/>
          <w:rtl/>
        </w:rPr>
      </w:pPr>
      <w:r w:rsidRPr="00C22C2D">
        <w:rPr>
          <w:b w:val="0"/>
          <w:bCs/>
          <w:color w:val="168489"/>
          <w:rtl/>
        </w:rPr>
        <w:t>مستويات قياس الأثر:</w:t>
      </w:r>
    </w:p>
    <w:p w14:paraId="2AF40C78" w14:textId="77777777" w:rsidR="0042208F" w:rsidRDefault="0042208F" w:rsidP="0042208F">
      <w:r w:rsidRPr="001B17CB">
        <w:rPr>
          <w:rtl/>
        </w:rPr>
        <w:t>يمكن قياس أثر المشاريع التطوّعية على عدّة مستويات:</w:t>
      </w:r>
    </w:p>
    <w:p w14:paraId="32ABC454" w14:textId="7BFF8C45" w:rsidR="00C22C2D" w:rsidRDefault="00C22C2D" w:rsidP="00C22C2D">
      <w:pPr>
        <w:rPr>
          <w:rtl/>
        </w:rPr>
      </w:pPr>
      <w:r w:rsidRPr="00C22C2D">
        <w:rPr>
          <w:noProof/>
        </w:rPr>
        <mc:AlternateContent>
          <mc:Choice Requires="wpg">
            <w:drawing>
              <wp:inline distT="0" distB="0" distL="0" distR="0" wp14:anchorId="15B54062" wp14:editId="3F186483">
                <wp:extent cx="5920375" cy="2339790"/>
                <wp:effectExtent l="0" t="0" r="23495" b="0"/>
                <wp:docPr id="1608697131" name="Group 4"/>
                <wp:cNvGraphicFramePr/>
                <a:graphic xmlns:a="http://schemas.openxmlformats.org/drawingml/2006/main">
                  <a:graphicData uri="http://schemas.microsoft.com/office/word/2010/wordprocessingGroup">
                    <wpg:wgp>
                      <wpg:cNvGrpSpPr/>
                      <wpg:grpSpPr>
                        <a:xfrm>
                          <a:off x="0" y="0"/>
                          <a:ext cx="5920375" cy="2339790"/>
                          <a:chOff x="0" y="0"/>
                          <a:chExt cx="5920375" cy="2339790"/>
                        </a:xfrm>
                      </wpg:grpSpPr>
                      <wpg:grpSp>
                        <wpg:cNvPr id="1608697132" name="Group 1608697132"/>
                        <wpg:cNvGrpSpPr/>
                        <wpg:grpSpPr>
                          <a:xfrm>
                            <a:off x="0" y="0"/>
                            <a:ext cx="1476381" cy="2339790"/>
                            <a:chOff x="0" y="0"/>
                            <a:chExt cx="1476381" cy="2339790"/>
                          </a:xfrm>
                        </wpg:grpSpPr>
                        <wpg:grpSp>
                          <wpg:cNvPr id="1608697133" name="Group 1608697133"/>
                          <wpg:cNvGrpSpPr/>
                          <wpg:grpSpPr>
                            <a:xfrm>
                              <a:off x="1" y="0"/>
                              <a:ext cx="1476380" cy="1815548"/>
                              <a:chOff x="1" y="0"/>
                              <a:chExt cx="1961322" cy="2411896"/>
                            </a:xfrm>
                          </wpg:grpSpPr>
                          <wps:wsp>
                            <wps:cNvPr id="1608697134" name="Oval 1608697134"/>
                            <wps:cNvSpPr/>
                            <wps:spPr>
                              <a:xfrm>
                                <a:off x="1" y="450574"/>
                                <a:ext cx="1961322" cy="1961322"/>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35" name="Oval 1608697135"/>
                            <wps:cNvSpPr/>
                            <wps:spPr>
                              <a:xfrm>
                                <a:off x="212035"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36" name="Oval 1608697136"/>
                            <wps:cNvSpPr/>
                            <wps:spPr>
                              <a:xfrm>
                                <a:off x="662610" y="0"/>
                                <a:ext cx="636104" cy="636104"/>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37" name="TextBox 42"/>
                            <wps:cNvSpPr txBox="1"/>
                            <wps:spPr>
                              <a:xfrm>
                                <a:off x="662578" y="53875"/>
                                <a:ext cx="636057" cy="577006"/>
                              </a:xfrm>
                              <a:prstGeom prst="rect">
                                <a:avLst/>
                              </a:prstGeom>
                              <a:noFill/>
                            </wps:spPr>
                            <wps:txbx>
                              <w:txbxContent>
                                <w:p w14:paraId="7925EAE4"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04</w:t>
                                  </w:r>
                                </w:p>
                              </w:txbxContent>
                            </wps:txbx>
                            <wps:bodyPr wrap="square" rtlCol="0">
                              <a:spAutoFit/>
                            </wps:bodyPr>
                          </wps:wsp>
                        </wpg:grpSp>
                        <wps:wsp>
                          <wps:cNvPr id="1608697138" name="TextBox 37"/>
                          <wps:cNvSpPr txBox="1"/>
                          <wps:spPr>
                            <a:xfrm>
                              <a:off x="0" y="1930215"/>
                              <a:ext cx="1476375" cy="409575"/>
                            </a:xfrm>
                            <a:prstGeom prst="rect">
                              <a:avLst/>
                            </a:prstGeom>
                            <a:noFill/>
                          </wps:spPr>
                          <wps:txbx>
                            <w:txbxContent>
                              <w:p w14:paraId="2EDCD4DC" w14:textId="1A7C59D5"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الأثر</w:t>
                                </w:r>
                              </w:p>
                            </w:txbxContent>
                          </wps:txbx>
                          <wps:bodyPr wrap="square" rtlCol="0">
                            <a:spAutoFit/>
                          </wps:bodyPr>
                        </wps:wsp>
                      </wpg:grpSp>
                      <wpg:grpSp>
                        <wpg:cNvPr id="1608697139" name="Group 1608697139"/>
                        <wpg:cNvGrpSpPr/>
                        <wpg:grpSpPr>
                          <a:xfrm>
                            <a:off x="1481127" y="0"/>
                            <a:ext cx="1476585" cy="2339738"/>
                            <a:chOff x="1481127" y="0"/>
                            <a:chExt cx="1476585" cy="2339738"/>
                          </a:xfrm>
                        </wpg:grpSpPr>
                        <wpg:grpSp>
                          <wpg:cNvPr id="1608697140" name="Group 1608697140"/>
                          <wpg:cNvGrpSpPr/>
                          <wpg:grpSpPr>
                            <a:xfrm>
                              <a:off x="1481332" y="0"/>
                              <a:ext cx="1476380" cy="1815548"/>
                              <a:chOff x="1481332" y="0"/>
                              <a:chExt cx="1961322" cy="2411896"/>
                            </a:xfrm>
                          </wpg:grpSpPr>
                          <wps:wsp>
                            <wps:cNvPr id="1608697141" name="Oval 1608697141"/>
                            <wps:cNvSpPr/>
                            <wps:spPr>
                              <a:xfrm>
                                <a:off x="1481332" y="450574"/>
                                <a:ext cx="1961322" cy="1961322"/>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42" name="Oval 1608697142"/>
                            <wps:cNvSpPr/>
                            <wps:spPr>
                              <a:xfrm>
                                <a:off x="1693366"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43" name="Oval 1608697143"/>
                            <wps:cNvSpPr/>
                            <wps:spPr>
                              <a:xfrm>
                                <a:off x="2143941" y="0"/>
                                <a:ext cx="636104" cy="636104"/>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44" name="TextBox 35"/>
                            <wps:cNvSpPr txBox="1"/>
                            <wps:spPr>
                              <a:xfrm>
                                <a:off x="2143820" y="53875"/>
                                <a:ext cx="636057" cy="577006"/>
                              </a:xfrm>
                              <a:prstGeom prst="rect">
                                <a:avLst/>
                              </a:prstGeom>
                              <a:noFill/>
                            </wps:spPr>
                            <wps:txbx>
                              <w:txbxContent>
                                <w:p w14:paraId="46F5146F"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03</w:t>
                                  </w:r>
                                </w:p>
                              </w:txbxContent>
                            </wps:txbx>
                            <wps:bodyPr wrap="square" rtlCol="0">
                              <a:spAutoFit/>
                            </wps:bodyPr>
                          </wps:wsp>
                        </wpg:grpSp>
                        <wps:wsp>
                          <wps:cNvPr id="1608697145" name="TextBox 31"/>
                          <wps:cNvSpPr txBox="1"/>
                          <wps:spPr>
                            <a:xfrm>
                              <a:off x="1481127" y="1930163"/>
                              <a:ext cx="1475740" cy="409575"/>
                            </a:xfrm>
                            <a:prstGeom prst="rect">
                              <a:avLst/>
                            </a:prstGeom>
                            <a:noFill/>
                          </wps:spPr>
                          <wps:txbx>
                            <w:txbxContent>
                              <w:p w14:paraId="69AF226A" w14:textId="70CD1749"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النتائج</w:t>
                                </w:r>
                              </w:p>
                            </w:txbxContent>
                          </wps:txbx>
                          <wps:bodyPr wrap="square" rtlCol="0">
                            <a:spAutoFit/>
                          </wps:bodyPr>
                        </wps:wsp>
                      </wpg:grpSp>
                      <wpg:grpSp>
                        <wpg:cNvPr id="1608697146" name="Group 1608697146"/>
                        <wpg:cNvGrpSpPr/>
                        <wpg:grpSpPr>
                          <a:xfrm>
                            <a:off x="2962257" y="0"/>
                            <a:ext cx="1476786" cy="2339738"/>
                            <a:chOff x="2962257" y="0"/>
                            <a:chExt cx="1476786" cy="2339738"/>
                          </a:xfrm>
                        </wpg:grpSpPr>
                        <wpg:grpSp>
                          <wpg:cNvPr id="1608697147" name="Group 1608697147"/>
                          <wpg:cNvGrpSpPr/>
                          <wpg:grpSpPr>
                            <a:xfrm>
                              <a:off x="2962663" y="0"/>
                              <a:ext cx="1476380" cy="1815548"/>
                              <a:chOff x="2962663" y="0"/>
                              <a:chExt cx="1961322" cy="2411896"/>
                            </a:xfrm>
                          </wpg:grpSpPr>
                          <wps:wsp>
                            <wps:cNvPr id="1608697148" name="Oval 1608697148"/>
                            <wps:cNvSpPr/>
                            <wps:spPr>
                              <a:xfrm>
                                <a:off x="2962663" y="450574"/>
                                <a:ext cx="1961322" cy="1961322"/>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49" name="Oval 1608697149"/>
                            <wps:cNvSpPr/>
                            <wps:spPr>
                              <a:xfrm>
                                <a:off x="3174697"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7150" name="Oval 1608697150"/>
                            <wps:cNvSpPr/>
                            <wps:spPr>
                              <a:xfrm>
                                <a:off x="3625272" y="0"/>
                                <a:ext cx="636104" cy="636104"/>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36" name="TextBox 29"/>
                            <wps:cNvSpPr txBox="1"/>
                            <wps:spPr>
                              <a:xfrm>
                                <a:off x="3625061" y="53875"/>
                                <a:ext cx="636057" cy="577006"/>
                              </a:xfrm>
                              <a:prstGeom prst="rect">
                                <a:avLst/>
                              </a:prstGeom>
                              <a:noFill/>
                            </wps:spPr>
                            <wps:txbx>
                              <w:txbxContent>
                                <w:p w14:paraId="629D05FC"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02</w:t>
                                  </w:r>
                                </w:p>
                              </w:txbxContent>
                            </wps:txbx>
                            <wps:bodyPr wrap="square" rtlCol="0">
                              <a:spAutoFit/>
                            </wps:bodyPr>
                          </wps:wsp>
                        </wpg:grpSp>
                        <wps:wsp>
                          <wps:cNvPr id="35700737" name="TextBox 25"/>
                          <wps:cNvSpPr txBox="1"/>
                          <wps:spPr>
                            <a:xfrm>
                              <a:off x="2962257" y="1930163"/>
                              <a:ext cx="1476375" cy="409575"/>
                            </a:xfrm>
                            <a:prstGeom prst="rect">
                              <a:avLst/>
                            </a:prstGeom>
                            <a:noFill/>
                          </wps:spPr>
                          <wps:txbx>
                            <w:txbxContent>
                              <w:p w14:paraId="19782795" w14:textId="3ED6BD7E"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المخرجات</w:t>
                                </w:r>
                              </w:p>
                            </w:txbxContent>
                          </wps:txbx>
                          <wps:bodyPr wrap="square" rtlCol="0">
                            <a:spAutoFit/>
                          </wps:bodyPr>
                        </wps:wsp>
                      </wpg:grpSp>
                      <wpg:grpSp>
                        <wpg:cNvPr id="35700738" name="Group 35700738"/>
                        <wpg:cNvGrpSpPr/>
                        <wpg:grpSpPr>
                          <a:xfrm>
                            <a:off x="4443385" y="0"/>
                            <a:ext cx="1476990" cy="2339738"/>
                            <a:chOff x="4443385" y="0"/>
                            <a:chExt cx="1476990" cy="2339738"/>
                          </a:xfrm>
                        </wpg:grpSpPr>
                        <wpg:grpSp>
                          <wpg:cNvPr id="35700739" name="Group 35700739"/>
                          <wpg:cNvGrpSpPr/>
                          <wpg:grpSpPr>
                            <a:xfrm>
                              <a:off x="4443995" y="0"/>
                              <a:ext cx="1476380" cy="1815548"/>
                              <a:chOff x="4443995" y="0"/>
                              <a:chExt cx="1961322" cy="2411896"/>
                            </a:xfrm>
                          </wpg:grpSpPr>
                          <wps:wsp>
                            <wps:cNvPr id="35700740" name="Oval 35700740"/>
                            <wps:cNvSpPr/>
                            <wps:spPr>
                              <a:xfrm>
                                <a:off x="4443995" y="450574"/>
                                <a:ext cx="1961322" cy="1961322"/>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41" name="Oval 35700741"/>
                            <wps:cNvSpPr/>
                            <wps:spPr>
                              <a:xfrm>
                                <a:off x="4656029"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42" name="Oval 35700742"/>
                            <wps:cNvSpPr/>
                            <wps:spPr>
                              <a:xfrm>
                                <a:off x="5106604" y="0"/>
                                <a:ext cx="636104" cy="636104"/>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43" name="TextBox 23"/>
                            <wps:cNvSpPr txBox="1"/>
                            <wps:spPr>
                              <a:xfrm>
                                <a:off x="5106304" y="53875"/>
                                <a:ext cx="636057" cy="577006"/>
                              </a:xfrm>
                              <a:prstGeom prst="rect">
                                <a:avLst/>
                              </a:prstGeom>
                              <a:noFill/>
                            </wps:spPr>
                            <wps:txbx>
                              <w:txbxContent>
                                <w:p w14:paraId="7787B049"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01</w:t>
                                  </w:r>
                                </w:p>
                              </w:txbxContent>
                            </wps:txbx>
                            <wps:bodyPr wrap="square" rtlCol="0">
                              <a:spAutoFit/>
                            </wps:bodyPr>
                          </wps:wsp>
                        </wpg:grpSp>
                        <wps:wsp>
                          <wps:cNvPr id="35700744" name="TextBox 16"/>
                          <wps:cNvSpPr txBox="1"/>
                          <wps:spPr>
                            <a:xfrm>
                              <a:off x="4443385" y="1930163"/>
                              <a:ext cx="1476375" cy="409575"/>
                            </a:xfrm>
                            <a:prstGeom prst="rect">
                              <a:avLst/>
                            </a:prstGeom>
                            <a:noFill/>
                          </wps:spPr>
                          <wps:txbx>
                            <w:txbxContent>
                              <w:p w14:paraId="5875199F" w14:textId="6EE2435A"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المدخلات</w:t>
                                </w:r>
                              </w:p>
                            </w:txbxContent>
                          </wps:txbx>
                          <wps:bodyPr wrap="square" rtlCol="0">
                            <a:spAutoFit/>
                          </wps:bodyPr>
                        </wps:wsp>
                      </wpg:grpSp>
                      <pic:pic xmlns:pic="http://schemas.openxmlformats.org/drawingml/2006/picture">
                        <pic:nvPicPr>
                          <pic:cNvPr id="35700745" name="Picture 35700745" descr="Download "/>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4782471" y="716869"/>
                            <a:ext cx="796692" cy="7966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00746" name="Picture 35700746" descr="Output "/>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3302790" y="716869"/>
                            <a:ext cx="796692" cy="7966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00747" name="Picture 35700747" descr="Result "/>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1823109" y="716869"/>
                            <a:ext cx="796692" cy="7966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00748" name="Picture 35700748" descr="Impact "/>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343428" y="716869"/>
                            <a:ext cx="796692" cy="7966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5B54062" id="_x0000_s1686" style="width:466.15pt;height:184.25pt;mso-position-horizontal-relative:char;mso-position-vertical-relative:line" coordsize="59203,23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">
                <v:group id="Group 1608697132" o:spid="_x0000_s1687" style="position:absolute;width:14763;height:23397" coordsize="14763,2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">
                  <v:group id="Group 1608697133" o:spid="_x0000_s1688" style="position:absolute;width:14763;height:18155" coordorigin=""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">
                    <v:oval id="Oval 1608697134" o:spid="_x0000_s1689" style="position:absolute;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" fillcolor="#7f7f7f" strokecolor="#7f7f7f" strokeweight="1pt">
                      <v:stroke joinstyle="miter"/>
                    </v:oval>
                    <v:oval id="Oval 1608697135" o:spid="_x0000_s1690" style="position:absolute;left:2120;top:6626;width:15372;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" fillcolor="white [3212]" strokecolor="white [3212]" strokeweight="1pt">
                      <v:stroke joinstyle="miter"/>
                    </v:oval>
                    <v:oval id="Oval 1608697136" o:spid="_x0000_s1691" style="position:absolute;left:6626;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" fillcolor="#7f7f7f" strokecolor="#7f7f7f" strokeweight="1pt">
                      <v:stroke joinstyle="miter"/>
                    </v:oval>
                    <v:shape id="TextBox 42" o:spid="_x0000_s1692" type="#_x0000_t202" style="position:absolute;left:6625;top:538;width:6361;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" filled="f" stroked="f">
                      <v:textbox style="mso-fit-shape-to-text:t">
                        <w:txbxContent>
                          <w:p w14:paraId="7925EAE4"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04</w:t>
                            </w:r>
                          </w:p>
                        </w:txbxContent>
                      </v:textbox>
                    </v:shape>
                  </v:group>
                  <v:shape id="TextBox 37" o:spid="_x0000_s1693" type="#_x0000_t202" style="position:absolute;top:19302;width:14763;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" filled="f" stroked="f">
                    <v:textbox style="mso-fit-shape-to-text:t">
                      <w:txbxContent>
                        <w:p w14:paraId="2EDCD4DC" w14:textId="1A7C59D5"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الأثر</w:t>
                          </w:r>
                        </w:p>
                      </w:txbxContent>
                    </v:textbox>
                  </v:shape>
                </v:group>
                <v:group id="Group 1608697139" o:spid="_x0000_s1694" style="position:absolute;left:14811;width:14766;height:23397" coordorigin="14811" coordsize="14765,2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">
                  <v:group id="Group 1608697140" o:spid="_x0000_s1695" style="position:absolute;left:14813;width:14764;height:18155" coordorigin="14813"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">
                    <v:oval id="Oval 1608697141" o:spid="_x0000_s1696" style="position:absolute;left:14813;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" fillcolor="#ffd366" strokecolor="#ffd366" strokeweight="1pt">
                      <v:stroke joinstyle="miter"/>
                    </v:oval>
                    <v:oval id="Oval 1608697142" o:spid="_x0000_s1697" style="position:absolute;left:16933;top:6626;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" fillcolor="white [3212]" strokecolor="white [3212]" strokeweight="1pt">
                      <v:stroke joinstyle="miter"/>
                    </v:oval>
                    <v:oval id="Oval 1608697143" o:spid="_x0000_s1698" style="position:absolute;left:21439;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" fillcolor="#ffd366" strokecolor="#ffd366" strokeweight="1pt">
                      <v:stroke joinstyle="miter"/>
                    </v:oval>
                    <v:shape id="TextBox 35" o:spid="_x0000_s1699" type="#_x0000_t202" style="position:absolute;left:21438;top:538;width:6360;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" filled="f" stroked="f">
                      <v:textbox style="mso-fit-shape-to-text:t">
                        <w:txbxContent>
                          <w:p w14:paraId="46F5146F"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03</w:t>
                            </w:r>
                          </w:p>
                        </w:txbxContent>
                      </v:textbox>
                    </v:shape>
                  </v:group>
                  <v:shape id="TextBox 31" o:spid="_x0000_s1700" type="#_x0000_t202" style="position:absolute;left:14811;top:19301;width:14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" filled="f" stroked="f">
                    <v:textbox style="mso-fit-shape-to-text:t">
                      <w:txbxContent>
                        <w:p w14:paraId="69AF226A" w14:textId="70CD1749"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النتائج</w:t>
                          </w:r>
                        </w:p>
                      </w:txbxContent>
                    </v:textbox>
                  </v:shape>
                </v:group>
                <v:group id="Group 1608697146" o:spid="_x0000_s1701" style="position:absolute;left:29622;width:14768;height:23397" coordorigin="29622" coordsize="14767,2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">
                  <v:group id="Group 1608697147" o:spid="_x0000_s1702" style="position:absolute;left:29626;width:14764;height:18155" coordorigin="29626"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">
                    <v:oval id="Oval 1608697148" o:spid="_x0000_s1703" style="position:absolute;left:29626;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" fillcolor="#2e75b6" strokecolor="#2e75b6" strokeweight="1pt">
                      <v:stroke joinstyle="miter"/>
                    </v:oval>
                    <v:oval id="Oval 1608697149" o:spid="_x0000_s1704" style="position:absolute;left:31746;top:6626;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" fillcolor="white [3212]" strokecolor="white [3212]" strokeweight="1pt">
                      <v:stroke joinstyle="miter"/>
                    </v:oval>
                    <v:oval id="Oval 1608697150" o:spid="_x0000_s1705" style="position:absolute;left:36252;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" fillcolor="#2e75b6" strokecolor="#2e75b6" strokeweight="1pt">
                      <v:stroke joinstyle="miter"/>
                    </v:oval>
                    <v:shape id="TextBox 29" o:spid="_x0000_s1706" type="#_x0000_t202" style="position:absolute;left:36250;top:538;width:6361;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" filled="f" stroked="f">
                      <v:textbox style="mso-fit-shape-to-text:t">
                        <w:txbxContent>
                          <w:p w14:paraId="629D05FC"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02</w:t>
                            </w:r>
                          </w:p>
                        </w:txbxContent>
                      </v:textbox>
                    </v:shape>
                  </v:group>
                  <v:shape id="TextBox 25" o:spid="_x0000_s1707" type="#_x0000_t202" style="position:absolute;left:29622;top:19301;width:14764;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" filled="f" stroked="f">
                    <v:textbox style="mso-fit-shape-to-text:t">
                      <w:txbxContent>
                        <w:p w14:paraId="19782795" w14:textId="3ED6BD7E"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المخرجات</w:t>
                          </w:r>
                        </w:p>
                      </w:txbxContent>
                    </v:textbox>
                  </v:shape>
                </v:group>
                <v:group id="Group 35700738" o:spid="_x0000_s1708" style="position:absolute;left:44433;width:14770;height:23397" coordorigin="44433" coordsize="14769,23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">
                  <v:group id="Group 35700739" o:spid="_x0000_s1709" style="position:absolute;left:44439;width:14764;height:18155" coordorigin="44439"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">
                    <v:oval id="Oval 35700740" o:spid="_x0000_s1710" style="position:absolute;left:44439;top:4505;width:19614;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" fillcolor="#168489" strokecolor="#168489" strokeweight="1pt">
                      <v:stroke joinstyle="miter"/>
                    </v:oval>
                    <v:oval id="Oval 35700741" o:spid="_x0000_s1711" style="position:absolute;left:46560;top:6626;width:15372;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" fillcolor="white [3212]" strokecolor="white [3212]" strokeweight="1pt">
                      <v:stroke joinstyle="miter"/>
                    </v:oval>
                    <v:oval id="Oval 35700742" o:spid="_x0000_s1712" style="position:absolute;left:51066;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" fillcolor="#168489" strokecolor="#168489" strokeweight="1pt">
                      <v:stroke joinstyle="miter"/>
                    </v:oval>
                    <v:shape id="TextBox 23" o:spid="_x0000_s1713" type="#_x0000_t202" style="position:absolute;left:51063;top:538;width:6360;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" filled="f" stroked="f">
                      <v:textbox style="mso-fit-shape-to-text:t">
                        <w:txbxContent>
                          <w:p w14:paraId="7787B049" w14:textId="77777777" w:rsidR="00C22C2D" w:rsidRDefault="00C22C2D" w:rsidP="00C22C2D">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01</w:t>
                            </w:r>
                          </w:p>
                        </w:txbxContent>
                      </v:textbox>
                    </v:shape>
                  </v:group>
                  <v:shape id="TextBox 16" o:spid="_x0000_s1714" type="#_x0000_t202" style="position:absolute;left:44433;top:19301;width:14764;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" filled="f" stroked="f">
                    <v:textbox style="mso-fit-shape-to-text:t">
                      <w:txbxContent>
                        <w:p w14:paraId="5875199F" w14:textId="6EE2435A" w:rsidR="00C22C2D" w:rsidRDefault="00C22C2D" w:rsidP="00C22C2D">
                          <w:pPr>
                            <w:jc w:val="center"/>
                            <w:rPr>
                              <w:rFonts w:ascii="Adobe Arabic" w:hAnsi="Adobe Arabic" w:cs="Adobe Arabic"/>
                              <w:b/>
                              <w:bCs/>
                              <w:kern w:val="24"/>
                              <w:sz w:val="40"/>
                              <w:szCs w:val="40"/>
                              <w:lang w:bidi="ar-EG"/>
                            </w:rPr>
                          </w:pPr>
                          <w:r w:rsidRPr="00C22C2D">
                            <w:rPr>
                              <w:rFonts w:ascii="Adobe Arabic" w:hAnsi="Adobe Arabic" w:cs="Adobe Arabic"/>
                              <w:b/>
                              <w:bCs/>
                              <w:kern w:val="24"/>
                              <w:sz w:val="40"/>
                              <w:szCs w:val="40"/>
                              <w:rtl/>
                              <w:lang w:bidi="ar-EG"/>
                            </w:rPr>
                            <w:t>المدخلات</w:t>
                          </w:r>
                        </w:p>
                      </w:txbxContent>
                    </v:textbox>
                  </v:shape>
                </v:group>
                <v:shape id="Picture 35700745" o:spid="_x0000_s1715" type="#_x0000_t75" alt="Download " style="position:absolute;left:47824;top:7168;width:7967;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">
                  <v:imagedata r:id="rId152" o:title="Download "/>
                </v:shape>
                <v:shape id="Picture 35700746" o:spid="_x0000_s1716" type="#_x0000_t75" alt="Output " style="position:absolute;left:33027;top:7168;width:7967;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">
                  <v:imagedata r:id="rId153" o:title="Output "/>
                </v:shape>
                <v:shape id="Picture 35700747" o:spid="_x0000_s1717" type="#_x0000_t75" alt="Result " style="position:absolute;left:18231;top:7168;width:7967;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">
                  <v:imagedata r:id="rId154" o:title="Result "/>
                </v:shape>
                <v:shape id="Picture 35700748" o:spid="_x0000_s1718" type="#_x0000_t75" alt="Impact " style="position:absolute;left:3434;top:7168;width:7967;height:7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">
                  <v:imagedata r:id="rId155" o:title="Impact "/>
                </v:shape>
                <w10:anchorlock/>
              </v:group>
            </w:pict>
          </mc:Fallback>
        </mc:AlternateContent>
      </w:r>
    </w:p>
    <w:p w14:paraId="48110BF4" w14:textId="4286D51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9A8B734" wp14:editId="6091CA9C">
                <wp:extent cx="5731510" cy="892088"/>
                <wp:effectExtent l="0" t="0" r="2540" b="22860"/>
                <wp:docPr id="61926104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43" name="مجموعة 47"/>
                        <wpg:cNvGrpSpPr/>
                        <wpg:grpSpPr>
                          <a:xfrm>
                            <a:off x="0" y="0"/>
                            <a:ext cx="5731510" cy="895351"/>
                            <a:chOff x="0" y="0"/>
                            <a:chExt cx="5878196" cy="918845"/>
                          </a:xfrm>
                        </wpg:grpSpPr>
                        <wpg:grpSp>
                          <wpg:cNvPr id="619261044" name="مجموعة 48"/>
                          <wpg:cNvGrpSpPr/>
                          <wpg:grpSpPr>
                            <a:xfrm>
                              <a:off x="0" y="0"/>
                              <a:ext cx="5878196" cy="918845"/>
                              <a:chOff x="0" y="0"/>
                              <a:chExt cx="6240348" cy="919070"/>
                            </a:xfrm>
                          </wpg:grpSpPr>
                          <wpg:grpSp>
                            <wpg:cNvPr id="619261045" name="مجموعة 49"/>
                            <wpg:cNvGrpSpPr/>
                            <wpg:grpSpPr>
                              <a:xfrm>
                                <a:off x="0" y="169208"/>
                                <a:ext cx="5433072" cy="580613"/>
                                <a:chOff x="0" y="169208"/>
                                <a:chExt cx="5433072" cy="580613"/>
                              </a:xfrm>
                            </wpg:grpSpPr>
                            <wps:wsp>
                              <wps:cNvPr id="6192610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9" name="مربع نص 41"/>
                          <wps:cNvSpPr txBox="1"/>
                          <wps:spPr>
                            <a:xfrm>
                              <a:off x="204466" y="256424"/>
                              <a:ext cx="4615440" cy="389157"/>
                            </a:xfrm>
                            <a:prstGeom prst="rect">
                              <a:avLst/>
                            </a:prstGeom>
                            <a:noFill/>
                          </wps:spPr>
                          <wps:txbx>
                            <w:txbxContent>
                              <w:p w14:paraId="5104594B" w14:textId="5313CEE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المدخلات (</w:t>
                                </w:r>
                                <w:r w:rsidRPr="00C22C2D">
                                  <w:rPr>
                                    <w:rFonts w:eastAsia="Calibri" w:hAnsi="Adobe Arabic" w:cs="Adobe Arabic"/>
                                    <w:b/>
                                    <w:bCs/>
                                    <w:color w:val="FFFFFF"/>
                                    <w:kern w:val="24"/>
                                    <w:szCs w:val="28"/>
                                    <w:lang w:bidi="ar-EG"/>
                                  </w:rPr>
                                  <w:t>Inputs</w:t>
                                </w:r>
                                <w:r w:rsidRPr="00C22C2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619261050"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A8B734" id="_x0000_s17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BOM7FXcHAAD1HA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7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">
                  <v:group id="مجموعة 48" o:spid="_x0000_s17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">
                    <v:group id="مجموعة 49" o:spid="_x0000_s17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">
                      <v:shape id="شكل حر 50" o:spid="_x0000_s17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" fillcolor="#a5a5a5 [2092]" stroked="f" strokeweight="1pt">
                        <v:stroke joinstyle="miter"/>
                      </v:roundrect>
                    </v:group>
                    <v:oval id="شكل بيضاوي 52" o:spid="_x0000_s17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" filled="f" strokecolor="#168489" strokeweight="1pt">
                      <v:stroke joinstyle="miter"/>
                    </v:oval>
                  </v:group>
                  <v:shape id="مربع نص 41" o:spid="_x0000_s1726"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" filled="f" stroked="f">
                    <v:textbox style="mso-fit-shape-to-text:t">
                      <w:txbxContent>
                        <w:p w14:paraId="5104594B" w14:textId="5313CEE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المدخلات (</w:t>
                          </w:r>
                          <w:r w:rsidRPr="00C22C2D">
                            <w:rPr>
                              <w:rFonts w:eastAsia="Calibri" w:hAnsi="Adobe Arabic" w:cs="Adobe Arabic"/>
                              <w:b/>
                              <w:bCs/>
                              <w:color w:val="FFFFFF"/>
                              <w:kern w:val="24"/>
                              <w:szCs w:val="28"/>
                              <w:lang w:bidi="ar-EG"/>
                            </w:rPr>
                            <w:t>Inputs</w:t>
                          </w:r>
                          <w:r w:rsidRPr="00C22C2D">
                            <w:rPr>
                              <w:rFonts w:eastAsia="Calibri" w:hAnsi="Adobe Arabic" w:cs="Adobe Arabic"/>
                              <w:b/>
                              <w:bCs/>
                              <w:color w:val="FFFFFF"/>
                              <w:kern w:val="24"/>
                              <w:sz w:val="36"/>
                              <w:szCs w:val="36"/>
                              <w:rtl/>
                              <w:lang w:bidi="ar-EG"/>
                            </w:rPr>
                            <w:t>):</w:t>
                          </w:r>
                        </w:p>
                      </w:txbxContent>
                    </v:textbox>
                  </v:shape>
                </v:group>
                <v:shape id="صورة 54" o:spid="_x0000_s17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">
                  <v:imagedata r:id="rId89" o:title=""/>
                </v:shape>
                <w10:anchorlock/>
              </v:group>
            </w:pict>
          </mc:Fallback>
        </mc:AlternateContent>
      </w:r>
    </w:p>
    <w:p w14:paraId="5E71BA28" w14:textId="77777777" w:rsidR="0042208F" w:rsidRPr="001B17CB" w:rsidRDefault="0042208F" w:rsidP="0042208F">
      <w:pPr>
        <w:rPr>
          <w:rtl/>
        </w:rPr>
      </w:pPr>
      <w:r w:rsidRPr="001B17CB">
        <w:rPr>
          <w:rtl/>
        </w:rPr>
        <w:t xml:space="preserve">   - عدد المتطوّعين المشاركين.</w:t>
      </w:r>
    </w:p>
    <w:p w14:paraId="4BFF7C5A" w14:textId="77777777" w:rsidR="0042208F" w:rsidRPr="001B17CB" w:rsidRDefault="0042208F" w:rsidP="0042208F">
      <w:pPr>
        <w:rPr>
          <w:rtl/>
        </w:rPr>
      </w:pPr>
      <w:r w:rsidRPr="001B17CB">
        <w:rPr>
          <w:rtl/>
        </w:rPr>
        <w:t xml:space="preserve">   - الموارد المالية واللوجستية المستخدمة.</w:t>
      </w:r>
    </w:p>
    <w:p w14:paraId="23527126" w14:textId="77777777" w:rsidR="0042208F" w:rsidRDefault="0042208F" w:rsidP="0042208F">
      <w:pPr>
        <w:rPr>
          <w:rtl/>
        </w:rPr>
      </w:pPr>
      <w:r w:rsidRPr="001B17CB">
        <w:rPr>
          <w:rtl/>
        </w:rPr>
        <w:t xml:space="preserve">   - الوقت المستثمر في المشروع.</w:t>
      </w:r>
    </w:p>
    <w:p w14:paraId="0481A81E" w14:textId="1C1961C6"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14C8B669" wp14:editId="767E9B2B">
                <wp:extent cx="5731510" cy="892088"/>
                <wp:effectExtent l="0" t="0" r="2540" b="22860"/>
                <wp:docPr id="6192610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619261052" name="مجموعة 47"/>
                        <wpg:cNvGrpSpPr/>
                        <wpg:grpSpPr>
                          <a:xfrm>
                            <a:off x="0" y="0"/>
                            <a:ext cx="5731510" cy="895351"/>
                            <a:chOff x="0" y="0"/>
                            <a:chExt cx="5878196" cy="918845"/>
                          </a:xfrm>
                        </wpg:grpSpPr>
                        <wpg:grpSp>
                          <wpg:cNvPr id="619261053" name="مجموعة 48"/>
                          <wpg:cNvGrpSpPr/>
                          <wpg:grpSpPr>
                            <a:xfrm>
                              <a:off x="0" y="0"/>
                              <a:ext cx="5878196" cy="918845"/>
                              <a:chOff x="0" y="0"/>
                              <a:chExt cx="6240348" cy="919070"/>
                            </a:xfrm>
                          </wpg:grpSpPr>
                          <wpg:grpSp>
                            <wpg:cNvPr id="619261054" name="مجموعة 49"/>
                            <wpg:cNvGrpSpPr/>
                            <wpg:grpSpPr>
                              <a:xfrm>
                                <a:off x="0" y="169208"/>
                                <a:ext cx="5433072" cy="580613"/>
                                <a:chOff x="0" y="169208"/>
                                <a:chExt cx="5433072" cy="580613"/>
                              </a:xfrm>
                            </wpg:grpSpPr>
                            <wps:wsp>
                              <wps:cNvPr id="6192610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18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8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86" name="مربع نص 41"/>
                          <wps:cNvSpPr txBox="1"/>
                          <wps:spPr>
                            <a:xfrm>
                              <a:off x="204466" y="256424"/>
                              <a:ext cx="4615440" cy="389157"/>
                            </a:xfrm>
                            <a:prstGeom prst="rect">
                              <a:avLst/>
                            </a:prstGeom>
                            <a:noFill/>
                          </wps:spPr>
                          <wps:txbx>
                            <w:txbxContent>
                              <w:p w14:paraId="7D1B3128" w14:textId="452452BF"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المخرجات (</w:t>
                                </w:r>
                                <w:r w:rsidRPr="00C22C2D">
                                  <w:rPr>
                                    <w:rFonts w:eastAsia="Calibri" w:hAnsi="Adobe Arabic" w:cs="Adobe Arabic"/>
                                    <w:b/>
                                    <w:bCs/>
                                    <w:color w:val="FFFFFF"/>
                                    <w:kern w:val="24"/>
                                    <w:szCs w:val="28"/>
                                    <w:lang w:bidi="ar-EG"/>
                                  </w:rPr>
                                  <w:t>Outputs</w:t>
                                </w:r>
                                <w:r w:rsidRPr="00C22C2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8865318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4C8B669" id="_x0000_s172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">
                <v:group id="مجموعة 47" o:spid="_x0000_s17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">
                  <v:group id="مجموعة 48" o:spid="_x0000_s17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">
                    <v:group id="مجموعة 49" o:spid="_x0000_s17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">
                      <v:shape id="شكل حر 50" o:spid="_x0000_s17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" fillcolor="#a5a5a5 [2092]" stroked="f" strokeweight="1pt">
                        <v:stroke joinstyle="miter"/>
                      </v:roundrect>
                    </v:group>
                    <v:oval id="شكل بيضاوي 52" o:spid="_x0000_s17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" filled="f" strokecolor="#168489" strokeweight="1pt">
                      <v:stroke joinstyle="miter"/>
                    </v:oval>
                  </v:group>
                  <v:shape id="مربع نص 41" o:spid="_x0000_s1735"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" filled="f" stroked="f">
                    <v:textbox style="mso-fit-shape-to-text:t">
                      <w:txbxContent>
                        <w:p w14:paraId="7D1B3128" w14:textId="452452BF"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المخرجات (</w:t>
                          </w:r>
                          <w:r w:rsidRPr="00C22C2D">
                            <w:rPr>
                              <w:rFonts w:eastAsia="Calibri" w:hAnsi="Adobe Arabic" w:cs="Adobe Arabic"/>
                              <w:b/>
                              <w:bCs/>
                              <w:color w:val="FFFFFF"/>
                              <w:kern w:val="24"/>
                              <w:szCs w:val="28"/>
                              <w:lang w:bidi="ar-EG"/>
                            </w:rPr>
                            <w:t>Outputs</w:t>
                          </w:r>
                          <w:r w:rsidRPr="00C22C2D">
                            <w:rPr>
                              <w:rFonts w:eastAsia="Calibri" w:hAnsi="Adobe Arabic" w:cs="Adobe Arabic"/>
                              <w:b/>
                              <w:bCs/>
                              <w:color w:val="FFFFFF"/>
                              <w:kern w:val="24"/>
                              <w:sz w:val="36"/>
                              <w:szCs w:val="36"/>
                              <w:rtl/>
                              <w:lang w:bidi="ar-EG"/>
                            </w:rPr>
                            <w:t>):</w:t>
                          </w:r>
                        </w:p>
                      </w:txbxContent>
                    </v:textbox>
                  </v:shape>
                </v:group>
                <v:shape id="صورة 54" o:spid="_x0000_s17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">
                  <v:imagedata r:id="rId89" o:title=""/>
                </v:shape>
                <w10:anchorlock/>
              </v:group>
            </w:pict>
          </mc:Fallback>
        </mc:AlternateContent>
      </w:r>
    </w:p>
    <w:p w14:paraId="151CB81F" w14:textId="77777777" w:rsidR="0042208F" w:rsidRPr="001B17CB" w:rsidRDefault="0042208F" w:rsidP="0042208F">
      <w:pPr>
        <w:rPr>
          <w:rtl/>
        </w:rPr>
      </w:pPr>
      <w:r w:rsidRPr="001B17CB">
        <w:rPr>
          <w:rtl/>
        </w:rPr>
        <w:t xml:space="preserve">   - عدد المستفيدين الذين تمّ الوصول إليهم.</w:t>
      </w:r>
    </w:p>
    <w:p w14:paraId="09D047D2" w14:textId="77777777" w:rsidR="0042208F" w:rsidRPr="001B17CB" w:rsidRDefault="0042208F" w:rsidP="0042208F">
      <w:pPr>
        <w:rPr>
          <w:rtl/>
        </w:rPr>
      </w:pPr>
      <w:r w:rsidRPr="001B17CB">
        <w:rPr>
          <w:rtl/>
        </w:rPr>
        <w:t xml:space="preserve">   - عدد الأنشطة والفعاليات المنفّذة.</w:t>
      </w:r>
    </w:p>
    <w:p w14:paraId="165FEC81" w14:textId="77777777" w:rsidR="0042208F" w:rsidRDefault="0042208F" w:rsidP="0042208F">
      <w:pPr>
        <w:rPr>
          <w:rtl/>
        </w:rPr>
      </w:pPr>
      <w:r w:rsidRPr="001B17CB">
        <w:rPr>
          <w:rtl/>
        </w:rPr>
        <w:t xml:space="preserve">   - كمية المواد أو الخدمات المقدّمة.</w:t>
      </w:r>
    </w:p>
    <w:p w14:paraId="7B85A8A3" w14:textId="0031B411"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0DD5AC32" wp14:editId="0329DCE1">
                <wp:extent cx="5731510" cy="892088"/>
                <wp:effectExtent l="0" t="0" r="2540" b="22860"/>
                <wp:docPr id="108865318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189" name="مجموعة 47"/>
                        <wpg:cNvGrpSpPr/>
                        <wpg:grpSpPr>
                          <a:xfrm>
                            <a:off x="0" y="0"/>
                            <a:ext cx="5731510" cy="895351"/>
                            <a:chOff x="0" y="0"/>
                            <a:chExt cx="5878196" cy="918845"/>
                          </a:xfrm>
                        </wpg:grpSpPr>
                        <wpg:grpSp>
                          <wpg:cNvPr id="1088653190" name="مجموعة 48"/>
                          <wpg:cNvGrpSpPr/>
                          <wpg:grpSpPr>
                            <a:xfrm>
                              <a:off x="0" y="0"/>
                              <a:ext cx="5878196" cy="918845"/>
                              <a:chOff x="0" y="0"/>
                              <a:chExt cx="6240348" cy="919070"/>
                            </a:xfrm>
                          </wpg:grpSpPr>
                          <wpg:grpSp>
                            <wpg:cNvPr id="1088653191" name="مجموعة 49"/>
                            <wpg:cNvGrpSpPr/>
                            <wpg:grpSpPr>
                              <a:xfrm>
                                <a:off x="0" y="169208"/>
                                <a:ext cx="5433072" cy="580613"/>
                                <a:chOff x="0" y="169208"/>
                                <a:chExt cx="5433072" cy="580613"/>
                              </a:xfrm>
                            </wpg:grpSpPr>
                            <wps:wsp>
                              <wps:cNvPr id="108865319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19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9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95" name="مربع نص 41"/>
                          <wps:cNvSpPr txBox="1"/>
                          <wps:spPr>
                            <a:xfrm>
                              <a:off x="204466" y="256424"/>
                              <a:ext cx="4615440" cy="389157"/>
                            </a:xfrm>
                            <a:prstGeom prst="rect">
                              <a:avLst/>
                            </a:prstGeom>
                            <a:noFill/>
                          </wps:spPr>
                          <wps:txbx>
                            <w:txbxContent>
                              <w:p w14:paraId="51A36AED" w14:textId="4B46CFCF"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النتائج (</w:t>
                                </w:r>
                                <w:r w:rsidRPr="00C22C2D">
                                  <w:rPr>
                                    <w:rFonts w:eastAsia="Calibri" w:hAnsi="Adobe Arabic" w:cs="Adobe Arabic"/>
                                    <w:b/>
                                    <w:bCs/>
                                    <w:color w:val="FFFFFF"/>
                                    <w:kern w:val="24"/>
                                    <w:szCs w:val="28"/>
                                    <w:lang w:bidi="ar-EG"/>
                                  </w:rPr>
                                  <w:t>Outcomes</w:t>
                                </w:r>
                                <w:r w:rsidRPr="00C22C2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88653196"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D5AC32" id="_x0000_s173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t4pocQ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D7eKaHEHAAD9HA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7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">
                  <v:group id="مجموعة 48" o:spid="_x0000_s17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">
                    <v:group id="مجموعة 49" o:spid="_x0000_s17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">
                      <v:shape id="شكل حر 50" o:spid="_x0000_s17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" fillcolor="#a5a5a5 [2092]" stroked="f" strokeweight="1pt">
                        <v:stroke joinstyle="miter"/>
                      </v:roundrect>
                    </v:group>
                    <v:oval id="شكل بيضاوي 52" o:spid="_x0000_s17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" filled="f" strokecolor="#168489" strokeweight="1pt">
                      <v:stroke joinstyle="miter"/>
                    </v:oval>
                  </v:group>
                  <v:shape id="مربع نص 41" o:spid="_x0000_s1744"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" filled="f" stroked="f">
                    <v:textbox style="mso-fit-shape-to-text:t">
                      <w:txbxContent>
                        <w:p w14:paraId="51A36AED" w14:textId="4B46CFCF"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النتائج (</w:t>
                          </w:r>
                          <w:r w:rsidRPr="00C22C2D">
                            <w:rPr>
                              <w:rFonts w:eastAsia="Calibri" w:hAnsi="Adobe Arabic" w:cs="Adobe Arabic"/>
                              <w:b/>
                              <w:bCs/>
                              <w:color w:val="FFFFFF"/>
                              <w:kern w:val="24"/>
                              <w:szCs w:val="28"/>
                              <w:lang w:bidi="ar-EG"/>
                            </w:rPr>
                            <w:t>Outcomes</w:t>
                          </w:r>
                          <w:r w:rsidRPr="00C22C2D">
                            <w:rPr>
                              <w:rFonts w:eastAsia="Calibri" w:hAnsi="Adobe Arabic" w:cs="Adobe Arabic"/>
                              <w:b/>
                              <w:bCs/>
                              <w:color w:val="FFFFFF"/>
                              <w:kern w:val="24"/>
                              <w:sz w:val="36"/>
                              <w:szCs w:val="36"/>
                              <w:rtl/>
                              <w:lang w:bidi="ar-EG"/>
                            </w:rPr>
                            <w:t>):</w:t>
                          </w:r>
                        </w:p>
                      </w:txbxContent>
                    </v:textbox>
                  </v:shape>
                </v:group>
                <v:shape id="صورة 54" o:spid="_x0000_s17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">
                  <v:imagedata r:id="rId89" o:title=""/>
                </v:shape>
                <w10:anchorlock/>
              </v:group>
            </w:pict>
          </mc:Fallback>
        </mc:AlternateContent>
      </w:r>
    </w:p>
    <w:p w14:paraId="2CE955BF" w14:textId="77777777" w:rsidR="0042208F" w:rsidRPr="001B17CB" w:rsidRDefault="0042208F" w:rsidP="0042208F">
      <w:pPr>
        <w:rPr>
          <w:rtl/>
        </w:rPr>
      </w:pPr>
      <w:r w:rsidRPr="001B17CB">
        <w:rPr>
          <w:rtl/>
        </w:rPr>
        <w:t xml:space="preserve">   - التغييرات قصيرة ومتوسطة المدى في معارف أو مهارات أو سلوكيات المستفيدين.</w:t>
      </w:r>
    </w:p>
    <w:p w14:paraId="0E8B41A7" w14:textId="77777777" w:rsidR="0042208F" w:rsidRPr="001B17CB" w:rsidRDefault="0042208F" w:rsidP="0042208F">
      <w:pPr>
        <w:rPr>
          <w:rtl/>
        </w:rPr>
      </w:pPr>
      <w:r w:rsidRPr="001B17CB">
        <w:rPr>
          <w:rtl/>
        </w:rPr>
        <w:t xml:space="preserve">   - التحسّن في جودة الخدمة المقدّمة.</w:t>
      </w:r>
    </w:p>
    <w:p w14:paraId="0F625F2A" w14:textId="77777777" w:rsidR="0042208F" w:rsidRDefault="0042208F" w:rsidP="0042208F">
      <w:pPr>
        <w:rPr>
          <w:rtl/>
        </w:rPr>
      </w:pPr>
      <w:r w:rsidRPr="001B17CB">
        <w:rPr>
          <w:rtl/>
        </w:rPr>
        <w:t xml:space="preserve">   - التغييرات في الوعي المجتمعي.</w:t>
      </w:r>
    </w:p>
    <w:p w14:paraId="679359D7" w14:textId="667267E4"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E088F36" wp14:editId="2DB69BB3">
                <wp:extent cx="5731510" cy="892088"/>
                <wp:effectExtent l="0" t="0" r="2540" b="22860"/>
                <wp:docPr id="1088653197"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198" name="مجموعة 47"/>
                        <wpg:cNvGrpSpPr/>
                        <wpg:grpSpPr>
                          <a:xfrm>
                            <a:off x="0" y="0"/>
                            <a:ext cx="5731510" cy="895351"/>
                            <a:chOff x="0" y="0"/>
                            <a:chExt cx="5878196" cy="918845"/>
                          </a:xfrm>
                        </wpg:grpSpPr>
                        <wpg:grpSp>
                          <wpg:cNvPr id="1088653199" name="مجموعة 48"/>
                          <wpg:cNvGrpSpPr/>
                          <wpg:grpSpPr>
                            <a:xfrm>
                              <a:off x="0" y="0"/>
                              <a:ext cx="5878196" cy="918845"/>
                              <a:chOff x="0" y="0"/>
                              <a:chExt cx="6240348" cy="919070"/>
                            </a:xfrm>
                          </wpg:grpSpPr>
                          <wpg:grpSp>
                            <wpg:cNvPr id="1088653200" name="مجموعة 49"/>
                            <wpg:cNvGrpSpPr/>
                            <wpg:grpSpPr>
                              <a:xfrm>
                                <a:off x="0" y="169208"/>
                                <a:ext cx="5433072" cy="580613"/>
                                <a:chOff x="0" y="169208"/>
                                <a:chExt cx="5433072" cy="580613"/>
                              </a:xfrm>
                            </wpg:grpSpPr>
                            <wps:wsp>
                              <wps:cNvPr id="108865320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0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4" name="مربع نص 41"/>
                          <wps:cNvSpPr txBox="1"/>
                          <wps:spPr>
                            <a:xfrm>
                              <a:off x="204466" y="256424"/>
                              <a:ext cx="4615440" cy="389157"/>
                            </a:xfrm>
                            <a:prstGeom prst="rect">
                              <a:avLst/>
                            </a:prstGeom>
                            <a:noFill/>
                          </wps:spPr>
                          <wps:txbx>
                            <w:txbxContent>
                              <w:p w14:paraId="1AEA7EED" w14:textId="05A31793"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الأثر (</w:t>
                                </w:r>
                                <w:r w:rsidRPr="00C22C2D">
                                  <w:rPr>
                                    <w:rFonts w:eastAsia="Calibri" w:hAnsi="Adobe Arabic" w:cs="Adobe Arabic"/>
                                    <w:b/>
                                    <w:bCs/>
                                    <w:color w:val="FFFFFF"/>
                                    <w:kern w:val="24"/>
                                    <w:szCs w:val="28"/>
                                    <w:lang w:bidi="ar-EG"/>
                                  </w:rPr>
                                  <w:t>Impact</w:t>
                                </w:r>
                                <w:r w:rsidRPr="00C22C2D">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88653205"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088F36" id="_x0000_s174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CI4m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7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">
                  <v:group id="مجموعة 48" o:spid="_x0000_s17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">
                    <v:group id="مجموعة 49" o:spid="_x0000_s17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">
                      <v:shape id="شكل حر 50" o:spid="_x0000_s17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" fillcolor="#a5a5a5 [2092]" stroked="f" strokeweight="1pt">
                        <v:stroke joinstyle="miter"/>
                      </v:roundrect>
                    </v:group>
                    <v:oval id="شكل بيضاوي 52" o:spid="_x0000_s17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" filled="f" strokecolor="#168489" strokeweight="1pt">
                      <v:stroke joinstyle="miter"/>
                    </v:oval>
                  </v:group>
                  <v:shape id="مربع نص 41" o:spid="_x0000_s1753" type="#_x0000_t202" style="position:absolute;left:2044;top:2564;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" filled="f" stroked="f">
                    <v:textbox style="mso-fit-shape-to-text:t">
                      <w:txbxContent>
                        <w:p w14:paraId="1AEA7EED" w14:textId="05A31793"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الأثر (</w:t>
                          </w:r>
                          <w:r w:rsidRPr="00C22C2D">
                            <w:rPr>
                              <w:rFonts w:eastAsia="Calibri" w:hAnsi="Adobe Arabic" w:cs="Adobe Arabic"/>
                              <w:b/>
                              <w:bCs/>
                              <w:color w:val="FFFFFF"/>
                              <w:kern w:val="24"/>
                              <w:szCs w:val="28"/>
                              <w:lang w:bidi="ar-EG"/>
                            </w:rPr>
                            <w:t>Impact</w:t>
                          </w:r>
                          <w:r w:rsidRPr="00C22C2D">
                            <w:rPr>
                              <w:rFonts w:eastAsia="Calibri" w:hAnsi="Adobe Arabic" w:cs="Adobe Arabic"/>
                              <w:b/>
                              <w:bCs/>
                              <w:color w:val="FFFFFF"/>
                              <w:kern w:val="24"/>
                              <w:sz w:val="36"/>
                              <w:szCs w:val="36"/>
                              <w:rtl/>
                              <w:lang w:bidi="ar-EG"/>
                            </w:rPr>
                            <w:t>):</w:t>
                          </w:r>
                        </w:p>
                      </w:txbxContent>
                    </v:textbox>
                  </v:shape>
                </v:group>
                <v:shape id="صورة 54" o:spid="_x0000_s17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">
                  <v:imagedata r:id="rId89" o:title=""/>
                </v:shape>
                <w10:anchorlock/>
              </v:group>
            </w:pict>
          </mc:Fallback>
        </mc:AlternateContent>
      </w:r>
    </w:p>
    <w:p w14:paraId="596A8C39" w14:textId="77777777" w:rsidR="0042208F" w:rsidRPr="001B17CB" w:rsidRDefault="0042208F" w:rsidP="0042208F">
      <w:pPr>
        <w:rPr>
          <w:rtl/>
        </w:rPr>
      </w:pPr>
      <w:r w:rsidRPr="001B17CB">
        <w:rPr>
          <w:rtl/>
        </w:rPr>
        <w:t xml:space="preserve">   - التغييرات طويلة المدى والمستدامة.</w:t>
      </w:r>
    </w:p>
    <w:p w14:paraId="67925D04" w14:textId="77777777" w:rsidR="0042208F" w:rsidRPr="001B17CB" w:rsidRDefault="0042208F" w:rsidP="0042208F">
      <w:pPr>
        <w:rPr>
          <w:rtl/>
        </w:rPr>
      </w:pPr>
      <w:r w:rsidRPr="001B17CB">
        <w:rPr>
          <w:rtl/>
        </w:rPr>
        <w:t xml:space="preserve">   - التأثير على المشكلة المجتمعية المستهدفة.</w:t>
      </w:r>
    </w:p>
    <w:p w14:paraId="75075B62" w14:textId="77777777" w:rsidR="0042208F" w:rsidRPr="001B17CB" w:rsidRDefault="0042208F" w:rsidP="0042208F">
      <w:pPr>
        <w:rPr>
          <w:rtl/>
        </w:rPr>
      </w:pPr>
      <w:r w:rsidRPr="001B17CB">
        <w:rPr>
          <w:rtl/>
        </w:rPr>
        <w:t xml:space="preserve">   - التغييرات الهيكلية أو السياساتية.</w:t>
      </w:r>
    </w:p>
    <w:p w14:paraId="3649C540" w14:textId="77777777" w:rsidR="0042208F" w:rsidRPr="00C22C2D" w:rsidRDefault="0042208F" w:rsidP="00C22C2D">
      <w:pPr>
        <w:pStyle w:val="ad"/>
        <w:rPr>
          <w:b w:val="0"/>
          <w:bCs/>
          <w:color w:val="168489"/>
          <w:rtl/>
        </w:rPr>
      </w:pPr>
      <w:r w:rsidRPr="00C22C2D">
        <w:rPr>
          <w:b w:val="0"/>
          <w:bCs/>
          <w:color w:val="168489"/>
          <w:rtl/>
        </w:rPr>
        <w:t>أدوات قياس الأثر:</w:t>
      </w:r>
    </w:p>
    <w:p w14:paraId="4720EB76" w14:textId="77777777" w:rsidR="0042208F" w:rsidRDefault="0042208F" w:rsidP="0042208F">
      <w:r w:rsidRPr="001B17CB">
        <w:rPr>
          <w:rtl/>
        </w:rPr>
        <w:t>تتنوّع أدوات قياس الأثر في العمل التطوّعي، ويمكن اختيار ما يتناسب مع طبيعة المشروع:</w:t>
      </w:r>
    </w:p>
    <w:p w14:paraId="16F70777" w14:textId="0FB7631C" w:rsidR="00C22C2D" w:rsidRDefault="00C22C2D" w:rsidP="00C22C2D">
      <w:pPr>
        <w:bidi w:val="0"/>
        <w:ind w:left="720"/>
        <w:rPr>
          <w:rtl/>
        </w:rPr>
      </w:pPr>
      <w:r w:rsidRPr="00C22C2D">
        <w:rPr>
          <w:noProof/>
        </w:rPr>
        <mc:AlternateContent>
          <mc:Choice Requires="wpg">
            <w:drawing>
              <wp:inline distT="0" distB="0" distL="0" distR="0" wp14:anchorId="0961DDC6" wp14:editId="2D98EA6E">
                <wp:extent cx="5040575" cy="2026968"/>
                <wp:effectExtent l="0" t="0" r="0" b="0"/>
                <wp:docPr id="35700749" name="Group 1070"/>
                <wp:cNvGraphicFramePr/>
                <a:graphic xmlns:a="http://schemas.openxmlformats.org/drawingml/2006/main">
                  <a:graphicData uri="http://schemas.microsoft.com/office/word/2010/wordprocessingGroup">
                    <wpg:wgp>
                      <wpg:cNvGrpSpPr/>
                      <wpg:grpSpPr>
                        <a:xfrm>
                          <a:off x="0" y="0"/>
                          <a:ext cx="5040575" cy="2026968"/>
                          <a:chOff x="-68238" y="0"/>
                          <a:chExt cx="5040575" cy="2026968"/>
                        </a:xfrm>
                      </wpg:grpSpPr>
                      <pic:pic xmlns:pic="http://schemas.openxmlformats.org/drawingml/2006/picture">
                        <pic:nvPicPr>
                          <pic:cNvPr id="35700750" name="Picture 35700750" descr="1 "/>
                          <pic:cNvPicPr>
                            <a:picLocks noChangeAspect="1" noChangeArrowheads="1"/>
                          </pic:cNvPicPr>
                        </pic:nvPicPr>
                        <pic:blipFill>
                          <a:blip r:embed="rId156">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3671611" y="0"/>
                            <a:ext cx="1219200" cy="1219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00751" name="Picture 35700751" descr="2 "/>
                          <pic:cNvPicPr>
                            <a:picLocks noChangeAspect="1" noChangeArrowheads="1"/>
                          </pic:cNvPicPr>
                        </pic:nvPicPr>
                        <pic:blipFill>
                          <a:blip r:embed="rId157">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1842470" y="0"/>
                            <a:ext cx="1219200" cy="1219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00752" name="Picture 35700752" descr="3 "/>
                          <pic:cNvPicPr>
                            <a:picLocks noChangeAspect="1" noChangeArrowheads="1"/>
                          </pic:cNvPicPr>
                        </pic:nvPicPr>
                        <pic:blipFill>
                          <a:blip r:embed="rId158">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extLst>
                            <a:ext uri="{909E8E84-426E-40DD-AFC4-6F175D3DCCD1}">
                              <a14:hiddenFill xmlns:a14="http://schemas.microsoft.com/office/drawing/2010/main">
                                <a:solidFill>
                                  <a:srgbClr val="FFFFFF"/>
                                </a:solidFill>
                              </a14:hiddenFill>
                            </a:ext>
                          </a:extLst>
                        </pic:spPr>
                      </pic:pic>
                      <wps:wsp>
                        <wps:cNvPr id="35700753" name="مربع نص 166"/>
                        <wps:cNvSpPr txBox="1"/>
                        <wps:spPr>
                          <a:xfrm>
                            <a:off x="-68238" y="1352655"/>
                            <a:ext cx="1331560" cy="674313"/>
                          </a:xfrm>
                          <a:prstGeom prst="rect">
                            <a:avLst/>
                          </a:prstGeom>
                        </wps:spPr>
                        <wps:txbx>
                          <w:txbxContent>
                            <w:p w14:paraId="72C91B48" w14:textId="6B3DF3C8"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أدوات تشاركية</w:t>
                              </w:r>
                            </w:p>
                          </w:txbxContent>
                        </wps:txbx>
                        <wps:bodyPr wrap="square" rtlCol="1">
                          <a:noAutofit/>
                        </wps:bodyPr>
                      </wps:wsp>
                      <wps:wsp>
                        <wps:cNvPr id="35700754" name="مربع نص 166"/>
                        <wps:cNvSpPr txBox="1"/>
                        <wps:spPr>
                          <a:xfrm>
                            <a:off x="1786270" y="1352655"/>
                            <a:ext cx="1331560" cy="674313"/>
                          </a:xfrm>
                          <a:prstGeom prst="rect">
                            <a:avLst/>
                          </a:prstGeom>
                        </wps:spPr>
                        <wps:txbx>
                          <w:txbxContent>
                            <w:p w14:paraId="34A7DD2D" w14:textId="25F9CE22"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الأدوات النوعية</w:t>
                              </w:r>
                            </w:p>
                          </w:txbxContent>
                        </wps:txbx>
                        <wps:bodyPr wrap="square" rtlCol="1">
                          <a:noAutofit/>
                        </wps:bodyPr>
                      </wps:wsp>
                      <wps:wsp>
                        <wps:cNvPr id="35700755" name="مربع نص 166"/>
                        <wps:cNvSpPr txBox="1"/>
                        <wps:spPr>
                          <a:xfrm>
                            <a:off x="3640777" y="1352655"/>
                            <a:ext cx="1331560" cy="674313"/>
                          </a:xfrm>
                          <a:prstGeom prst="rect">
                            <a:avLst/>
                          </a:prstGeom>
                        </wps:spPr>
                        <wps:txbx>
                          <w:txbxContent>
                            <w:p w14:paraId="00257DBB" w14:textId="0EFB13F1"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الأدوات الكمّية</w:t>
                              </w:r>
                            </w:p>
                          </w:txbxContent>
                        </wps:txbx>
                        <wps:bodyPr wrap="square" rtlCol="1">
                          <a:noAutofit/>
                        </wps:bodyPr>
                      </wps:wsp>
                    </wpg:wgp>
                  </a:graphicData>
                </a:graphic>
              </wp:inline>
            </w:drawing>
          </mc:Choice>
          <mc:Fallback>
            <w:pict>
              <v:group w14:anchorId="0961DDC6" id="Group 1070" o:spid="_x0000_s1755" style="width:396.9pt;height:159.6pt;mso-position-horizontal-relative:char;mso-position-vertical-relative:line" coordorigin="-682" coordsize="50405,202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">
                <v:shape id="Picture 35700750" o:spid="_x0000_s1756" type="#_x0000_t75" alt="1 " style="position:absolute;left:36716;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">
                  <v:imagedata r:id="rId159" o:title="1 " recolortarget="#314d1f [1449]"/>
                </v:shape>
                <v:shape id="Picture 35700751" o:spid="_x0000_s1757" type="#_x0000_t75" alt="2 " style="position:absolute;left:18424;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">
                  <v:imagedata r:id="rId160" o:title="2 " recolortarget="#314d1f [1449]"/>
                </v:shape>
                <v:shape id="Picture 35700752" o:spid="_x0000_s1758" type="#_x0000_t75" alt="3 " style="position:absolute;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">
                  <v:imagedata r:id="rId161" o:title="3 " recolortarget="#314d1f [1449]"/>
                </v:shape>
                <v:shape id="مربع نص 166" o:spid="_x0000_s1759" type="#_x0000_t202" style="position:absolute;left:-682;top:13526;width:13315;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" filled="f" stroked="f">
                  <v:textbox>
                    <w:txbxContent>
                      <w:p w14:paraId="72C91B48" w14:textId="6B3DF3C8"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أدوات تشاركية</w:t>
                        </w:r>
                      </w:p>
                    </w:txbxContent>
                  </v:textbox>
                </v:shape>
                <v:shape id="مربع نص 166" o:spid="_x0000_s1760" type="#_x0000_t202" style="position:absolute;left:17862;top:13526;width:13316;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" filled="f" stroked="f">
                  <v:textbox>
                    <w:txbxContent>
                      <w:p w14:paraId="34A7DD2D" w14:textId="25F9CE22"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الأدوات النوعية</w:t>
                        </w:r>
                      </w:p>
                    </w:txbxContent>
                  </v:textbox>
                </v:shape>
                <v:shape id="مربع نص 166" o:spid="_x0000_s1761" type="#_x0000_t202" style="position:absolute;left:36407;top:13526;width:13316;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" filled="f" stroked="f">
                  <v:textbox>
                    <w:txbxContent>
                      <w:p w14:paraId="00257DBB" w14:textId="0EFB13F1" w:rsidR="00C22C2D" w:rsidRDefault="00C22C2D" w:rsidP="00C22C2D">
                        <w:pPr>
                          <w:bidi w:val="0"/>
                          <w:jc w:val="center"/>
                          <w:rPr>
                            <w:rFonts w:ascii="Adobe Arabic" w:hAnsi="Adobe Arabic" w:cs="Adobe Arabic"/>
                            <w:b/>
                            <w:bCs/>
                            <w:color w:val="000000"/>
                            <w:kern w:val="24"/>
                            <w:sz w:val="36"/>
                            <w:szCs w:val="36"/>
                          </w:rPr>
                        </w:pPr>
                        <w:r w:rsidRPr="00C22C2D">
                          <w:rPr>
                            <w:rFonts w:ascii="Adobe Arabic" w:hAnsi="Adobe Arabic" w:cs="Adobe Arabic"/>
                            <w:b/>
                            <w:bCs/>
                            <w:color w:val="000000"/>
                            <w:kern w:val="24"/>
                            <w:sz w:val="36"/>
                            <w:szCs w:val="36"/>
                            <w:rtl/>
                          </w:rPr>
                          <w:t>الأدوات الكمّية</w:t>
                        </w:r>
                      </w:p>
                    </w:txbxContent>
                  </v:textbox>
                </v:shape>
                <w10:anchorlock/>
              </v:group>
            </w:pict>
          </mc:Fallback>
        </mc:AlternateContent>
      </w:r>
    </w:p>
    <w:p w14:paraId="333C645C" w14:textId="2C1D5862"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7CD46FFB" wp14:editId="35CA678A">
                <wp:extent cx="5731510" cy="892088"/>
                <wp:effectExtent l="0" t="0" r="2540" b="22860"/>
                <wp:docPr id="1088653206"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207" name="مجموعة 47"/>
                        <wpg:cNvGrpSpPr/>
                        <wpg:grpSpPr>
                          <a:xfrm>
                            <a:off x="0" y="0"/>
                            <a:ext cx="5731510" cy="895351"/>
                            <a:chOff x="0" y="0"/>
                            <a:chExt cx="5878196" cy="918845"/>
                          </a:xfrm>
                        </wpg:grpSpPr>
                        <wpg:grpSp>
                          <wpg:cNvPr id="1088653208" name="مجموعة 48"/>
                          <wpg:cNvGrpSpPr/>
                          <wpg:grpSpPr>
                            <a:xfrm>
                              <a:off x="0" y="0"/>
                              <a:ext cx="5878196" cy="918845"/>
                              <a:chOff x="0" y="0"/>
                              <a:chExt cx="6240348" cy="919070"/>
                            </a:xfrm>
                          </wpg:grpSpPr>
                          <wpg:grpSp>
                            <wpg:cNvPr id="1088653209" name="مجموعة 49"/>
                            <wpg:cNvGrpSpPr/>
                            <wpg:grpSpPr>
                              <a:xfrm>
                                <a:off x="0" y="169208"/>
                                <a:ext cx="5433072" cy="580613"/>
                                <a:chOff x="0" y="169208"/>
                                <a:chExt cx="5433072" cy="580613"/>
                              </a:xfrm>
                            </wpg:grpSpPr>
                            <wps:wsp>
                              <wps:cNvPr id="10886532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3" name="مربع نص 41"/>
                          <wps:cNvSpPr txBox="1"/>
                          <wps:spPr>
                            <a:xfrm>
                              <a:off x="204466" y="256739"/>
                              <a:ext cx="4615440" cy="389157"/>
                            </a:xfrm>
                            <a:prstGeom prst="rect">
                              <a:avLst/>
                            </a:prstGeom>
                            <a:noFill/>
                          </wps:spPr>
                          <wps:txbx>
                            <w:txbxContent>
                              <w:p w14:paraId="2EE2EE6C" w14:textId="049CC9D4"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الأدوات الكمّية:</w:t>
                                </w:r>
                              </w:p>
                            </w:txbxContent>
                          </wps:txbx>
                          <wps:bodyPr wrap="square" rtlCol="1">
                            <a:spAutoFit/>
                          </wps:bodyPr>
                        </wps:wsp>
                      </wpg:grpSp>
                      <pic:pic xmlns:pic="http://schemas.openxmlformats.org/drawingml/2006/picture">
                        <pic:nvPicPr>
                          <pic:cNvPr id="108865321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CD46FFB" id="_x0000_s176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AR3LTm4HAAD9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7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">
                  <v:group id="مجموعة 48" o:spid="_x0000_s17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">
                    <v:group id="مجموعة 49" o:spid="_x0000_s17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">
                      <v:shape id="شكل حر 50" o:spid="_x0000_s17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" fillcolor="#a5a5a5 [2092]" stroked="f" strokeweight="1pt">
                        <v:stroke joinstyle="miter"/>
                      </v:roundrect>
                    </v:group>
                    <v:oval id="شكل بيضاوي 52" o:spid="_x0000_s17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" filled="f" strokecolor="#168489" strokeweight="1pt">
                      <v:stroke joinstyle="miter"/>
                    </v:oval>
                  </v:group>
                  <v:shape id="مربع نص 41" o:spid="_x0000_s176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" filled="f" stroked="f">
                    <v:textbox style="mso-fit-shape-to-text:t">
                      <w:txbxContent>
                        <w:p w14:paraId="2EE2EE6C" w14:textId="049CC9D4"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الأدوات الكمّية:</w:t>
                          </w:r>
                        </w:p>
                      </w:txbxContent>
                    </v:textbox>
                  </v:shape>
                </v:group>
                <v:shape id="صورة 54" o:spid="_x0000_s17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">
                  <v:imagedata r:id="rId89" o:title=""/>
                </v:shape>
                <w10:anchorlock/>
              </v:group>
            </w:pict>
          </mc:Fallback>
        </mc:AlternateContent>
      </w:r>
    </w:p>
    <w:p w14:paraId="786240F3" w14:textId="77777777" w:rsidR="0042208F" w:rsidRPr="001B17CB" w:rsidRDefault="0042208F" w:rsidP="0042208F">
      <w:pPr>
        <w:rPr>
          <w:rtl/>
        </w:rPr>
      </w:pPr>
      <w:r w:rsidRPr="001B17CB">
        <w:rPr>
          <w:rtl/>
        </w:rPr>
        <w:t xml:space="preserve">   - الاستبيانات والمسوح.</w:t>
      </w:r>
    </w:p>
    <w:p w14:paraId="6C62A0D0" w14:textId="77777777" w:rsidR="0042208F" w:rsidRPr="001B17CB" w:rsidRDefault="0042208F" w:rsidP="0042208F">
      <w:pPr>
        <w:rPr>
          <w:rtl/>
        </w:rPr>
      </w:pPr>
      <w:r w:rsidRPr="001B17CB">
        <w:rPr>
          <w:rtl/>
        </w:rPr>
        <w:t xml:space="preserve">   - تحليل البيانات الإحصائية.</w:t>
      </w:r>
    </w:p>
    <w:p w14:paraId="1EC03331" w14:textId="77777777" w:rsidR="0042208F" w:rsidRPr="001B17CB" w:rsidRDefault="0042208F" w:rsidP="0042208F">
      <w:pPr>
        <w:rPr>
          <w:rtl/>
        </w:rPr>
      </w:pPr>
      <w:r w:rsidRPr="001B17CB">
        <w:rPr>
          <w:rtl/>
        </w:rPr>
        <w:t xml:space="preserve">   - المؤشرات الرقمية (</w:t>
      </w:r>
      <w:r w:rsidRPr="001B17CB">
        <w:t>KPIs</w:t>
      </w:r>
      <w:r w:rsidRPr="001B17CB">
        <w:rPr>
          <w:rtl/>
        </w:rPr>
        <w:t>).</w:t>
      </w:r>
    </w:p>
    <w:p w14:paraId="4E789A5E" w14:textId="77777777" w:rsidR="0042208F" w:rsidRDefault="0042208F" w:rsidP="0042208F">
      <w:pPr>
        <w:rPr>
          <w:rtl/>
        </w:rPr>
      </w:pPr>
      <w:r w:rsidRPr="001B17CB">
        <w:rPr>
          <w:rtl/>
        </w:rPr>
        <w:t xml:space="preserve">   - القياسات القبلية والبعدية.</w:t>
      </w:r>
    </w:p>
    <w:p w14:paraId="74A4DD83" w14:textId="7713AB7E"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8A6FDAE" wp14:editId="3B21CF0F">
                <wp:extent cx="5731510" cy="892088"/>
                <wp:effectExtent l="0" t="0" r="2540" b="22860"/>
                <wp:docPr id="108865321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216" name="مجموعة 47"/>
                        <wpg:cNvGrpSpPr/>
                        <wpg:grpSpPr>
                          <a:xfrm>
                            <a:off x="0" y="0"/>
                            <a:ext cx="5731510" cy="895351"/>
                            <a:chOff x="0" y="0"/>
                            <a:chExt cx="5878196" cy="918845"/>
                          </a:xfrm>
                        </wpg:grpSpPr>
                        <wpg:grpSp>
                          <wpg:cNvPr id="1088653217" name="مجموعة 48"/>
                          <wpg:cNvGrpSpPr/>
                          <wpg:grpSpPr>
                            <a:xfrm>
                              <a:off x="0" y="0"/>
                              <a:ext cx="5878196" cy="918845"/>
                              <a:chOff x="0" y="0"/>
                              <a:chExt cx="6240348" cy="919070"/>
                            </a:xfrm>
                          </wpg:grpSpPr>
                          <wpg:grpSp>
                            <wpg:cNvPr id="1088653218" name="مجموعة 49"/>
                            <wpg:cNvGrpSpPr/>
                            <wpg:grpSpPr>
                              <a:xfrm>
                                <a:off x="0" y="169208"/>
                                <a:ext cx="5433072" cy="580613"/>
                                <a:chOff x="0" y="169208"/>
                                <a:chExt cx="5433072" cy="580613"/>
                              </a:xfrm>
                            </wpg:grpSpPr>
                            <wps:wsp>
                              <wps:cNvPr id="10886532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23" name="مربع نص 41"/>
                          <wps:cNvSpPr txBox="1"/>
                          <wps:spPr>
                            <a:xfrm>
                              <a:off x="204466" y="256739"/>
                              <a:ext cx="4615440" cy="389157"/>
                            </a:xfrm>
                            <a:prstGeom prst="rect">
                              <a:avLst/>
                            </a:prstGeom>
                            <a:noFill/>
                          </wps:spPr>
                          <wps:txbx>
                            <w:txbxContent>
                              <w:p w14:paraId="73D2E505" w14:textId="586EB845"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الأدوات النوعية:</w:t>
                                </w:r>
                              </w:p>
                            </w:txbxContent>
                          </wps:txbx>
                          <wps:bodyPr wrap="square" rtlCol="1">
                            <a:spAutoFit/>
                          </wps:bodyPr>
                        </wps:wsp>
                      </wpg:grpSp>
                      <pic:pic xmlns:pic="http://schemas.openxmlformats.org/drawingml/2006/picture">
                        <pic:nvPicPr>
                          <pic:cNvPr id="1088653224"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A6FDAE" id="_x0000_s177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FbdK7TdAAAABQEAAA8AAABkcnMvZG93bnJldi54&#10;bWxMj0FLw0AQhe+C/2EZwZvdTbXFxmxKKeqpCG0F6W2bnSah2dmQ3Sbpv3f0opcHw3u89022HF0j&#10;euxC7UlDMlEgkApvayo1fO7fHp5BhGjImsYTarhigGV+e5OZ1PqBttjvYim4hEJqNFQxtqmUoajQ&#10;mTDxLRJ7J985E/nsSmk7M3C5a+RUqbl0piZeqEyL6wqL8+7iNLwPZlg9Jq/95nxaXw/72cfXJkGt&#10;7+/G1QuIiGP8C8MPPqNDzkxHfyEbRKOBH4m/yt5CTecgjhx6Uj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">
                <v:group id="مجموعة 47" o:spid="_x0000_s17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">
                  <v:group id="مجموعة 48" o:spid="_x0000_s17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">
                    <v:group id="مجموعة 49" o:spid="_x0000_s17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">
                      <v:shape id="شكل حر 50" o:spid="_x0000_s17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" fillcolor="#a5a5a5 [2092]" stroked="f" strokeweight="1pt">
                        <v:stroke joinstyle="miter"/>
                      </v:roundrect>
                    </v:group>
                    <v:oval id="شكل بيضاوي 52" o:spid="_x0000_s17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" filled="f" strokecolor="#168489" strokeweight="1pt">
                      <v:stroke joinstyle="miter"/>
                    </v:oval>
                  </v:group>
                  <v:shape id="مربع نص 41" o:spid="_x0000_s177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" filled="f" stroked="f">
                    <v:textbox style="mso-fit-shape-to-text:t">
                      <w:txbxContent>
                        <w:p w14:paraId="73D2E505" w14:textId="586EB845"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الأدوات النوعية:</w:t>
                          </w:r>
                        </w:p>
                      </w:txbxContent>
                    </v:textbox>
                  </v:shape>
                </v:group>
                <v:shape id="صورة 54" o:spid="_x0000_s17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">
                  <v:imagedata r:id="rId89" o:title=""/>
                </v:shape>
                <w10:anchorlock/>
              </v:group>
            </w:pict>
          </mc:Fallback>
        </mc:AlternateContent>
      </w:r>
    </w:p>
    <w:p w14:paraId="022B7DD1" w14:textId="77777777" w:rsidR="0042208F" w:rsidRPr="001B17CB" w:rsidRDefault="0042208F" w:rsidP="0042208F">
      <w:pPr>
        <w:rPr>
          <w:rtl/>
        </w:rPr>
      </w:pPr>
      <w:r w:rsidRPr="001B17CB">
        <w:rPr>
          <w:rtl/>
        </w:rPr>
        <w:t xml:space="preserve">   - المقابلات المعمّقة.</w:t>
      </w:r>
    </w:p>
    <w:p w14:paraId="598664E2" w14:textId="77777777" w:rsidR="0042208F" w:rsidRPr="001B17CB" w:rsidRDefault="0042208F" w:rsidP="0042208F">
      <w:pPr>
        <w:rPr>
          <w:rtl/>
        </w:rPr>
      </w:pPr>
      <w:r w:rsidRPr="001B17CB">
        <w:rPr>
          <w:rtl/>
        </w:rPr>
        <w:t xml:space="preserve">   - مجموعات التركيز.</w:t>
      </w:r>
    </w:p>
    <w:p w14:paraId="13D92785" w14:textId="77777777" w:rsidR="0042208F" w:rsidRPr="001B17CB" w:rsidRDefault="0042208F" w:rsidP="0042208F">
      <w:pPr>
        <w:rPr>
          <w:rtl/>
        </w:rPr>
      </w:pPr>
      <w:r w:rsidRPr="001B17CB">
        <w:rPr>
          <w:rtl/>
        </w:rPr>
        <w:t xml:space="preserve">   - دراسة الحالة.</w:t>
      </w:r>
    </w:p>
    <w:p w14:paraId="0CCDD5A3" w14:textId="77777777" w:rsidR="0042208F" w:rsidRDefault="0042208F" w:rsidP="0042208F">
      <w:pPr>
        <w:rPr>
          <w:rtl/>
        </w:rPr>
      </w:pPr>
      <w:r w:rsidRPr="001B17CB">
        <w:rPr>
          <w:rtl/>
        </w:rPr>
        <w:t xml:space="preserve">   - الملاحظة المباشرة.</w:t>
      </w:r>
    </w:p>
    <w:p w14:paraId="0215BFA5" w14:textId="49456C23"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07525442" wp14:editId="737755D3">
                <wp:extent cx="5731510" cy="892088"/>
                <wp:effectExtent l="0" t="0" r="2540" b="22860"/>
                <wp:docPr id="1088653225"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226" name="مجموعة 47"/>
                        <wpg:cNvGrpSpPr/>
                        <wpg:grpSpPr>
                          <a:xfrm>
                            <a:off x="0" y="0"/>
                            <a:ext cx="5731510" cy="895351"/>
                            <a:chOff x="0" y="0"/>
                            <a:chExt cx="5878196" cy="918845"/>
                          </a:xfrm>
                        </wpg:grpSpPr>
                        <wpg:grpSp>
                          <wpg:cNvPr id="1088653227" name="مجموعة 48"/>
                          <wpg:cNvGrpSpPr/>
                          <wpg:grpSpPr>
                            <a:xfrm>
                              <a:off x="0" y="0"/>
                              <a:ext cx="5878196" cy="918845"/>
                              <a:chOff x="0" y="0"/>
                              <a:chExt cx="6240348" cy="919070"/>
                            </a:xfrm>
                          </wpg:grpSpPr>
                          <wpg:grpSp>
                            <wpg:cNvPr id="1088653228" name="مجموعة 49"/>
                            <wpg:cNvGrpSpPr/>
                            <wpg:grpSpPr>
                              <a:xfrm>
                                <a:off x="0" y="169208"/>
                                <a:ext cx="5433072" cy="580613"/>
                                <a:chOff x="0" y="169208"/>
                                <a:chExt cx="5433072" cy="580613"/>
                              </a:xfrm>
                            </wpg:grpSpPr>
                            <wps:wsp>
                              <wps:cNvPr id="10886532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32" name="مربع نص 41"/>
                          <wps:cNvSpPr txBox="1"/>
                          <wps:spPr>
                            <a:xfrm>
                              <a:off x="204466" y="256665"/>
                              <a:ext cx="4615440" cy="389157"/>
                            </a:xfrm>
                            <a:prstGeom prst="rect">
                              <a:avLst/>
                            </a:prstGeom>
                            <a:noFill/>
                          </wps:spPr>
                          <wps:txbx>
                            <w:txbxContent>
                              <w:p w14:paraId="1765CCD3" w14:textId="33E046E6" w:rsidR="0042208F" w:rsidRDefault="00C22C2D" w:rsidP="00C22C2D">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أدوات تشاركية:</w:t>
                                </w:r>
                              </w:p>
                            </w:txbxContent>
                          </wps:txbx>
                          <wps:bodyPr wrap="square" rtlCol="1">
                            <a:spAutoFit/>
                          </wps:bodyPr>
                        </wps:wsp>
                      </wpg:grpSp>
                      <pic:pic xmlns:pic="http://schemas.openxmlformats.org/drawingml/2006/picture">
                        <pic:nvPicPr>
                          <pic:cNvPr id="1088653233"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525442" id="_x0000_s178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IOpdscAcAAP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7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">
                  <v:group id="مجموعة 48" o:spid="_x0000_s17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">
                    <v:group id="مجموعة 49" o:spid="_x0000_s17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">
                      <v:shape id="شكل حر 50" o:spid="_x0000_s17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" fillcolor="#a5a5a5 [2092]" stroked="f" strokeweight="1pt">
                        <v:stroke joinstyle="miter"/>
                      </v:roundrect>
                    </v:group>
                    <v:oval id="شكل بيضاوي 52" o:spid="_x0000_s17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" filled="f" strokecolor="#168489" strokeweight="1pt">
                      <v:stroke joinstyle="miter"/>
                    </v:oval>
                  </v:group>
                  <v:shape id="مربع نص 41" o:spid="_x0000_s1787" type="#_x0000_t202" style="position:absolute;left:2044;top:2566;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" filled="f" stroked="f">
                    <v:textbox style="mso-fit-shape-to-text:t">
                      <w:txbxContent>
                        <w:p w14:paraId="1765CCD3" w14:textId="33E046E6" w:rsidR="0042208F" w:rsidRDefault="00C22C2D" w:rsidP="00C22C2D">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أدوات تشاركية:</w:t>
                          </w:r>
                        </w:p>
                      </w:txbxContent>
                    </v:textbox>
                  </v:shape>
                </v:group>
                <v:shape id="صورة 54" o:spid="_x0000_s17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">
                  <v:imagedata r:id="rId89" o:title=""/>
                </v:shape>
                <w10:anchorlock/>
              </v:group>
            </w:pict>
          </mc:Fallback>
        </mc:AlternateContent>
      </w:r>
    </w:p>
    <w:p w14:paraId="6A86065B" w14:textId="77777777" w:rsidR="0042208F" w:rsidRPr="001B17CB" w:rsidRDefault="0042208F" w:rsidP="0042208F">
      <w:pPr>
        <w:rPr>
          <w:rtl/>
        </w:rPr>
      </w:pPr>
      <w:r w:rsidRPr="001B17CB">
        <w:rPr>
          <w:rtl/>
        </w:rPr>
        <w:t xml:space="preserve">   - تقييم المستفيدين لأنفسهم.</w:t>
      </w:r>
    </w:p>
    <w:p w14:paraId="32AECB7E" w14:textId="77777777" w:rsidR="0042208F" w:rsidRPr="001B17CB" w:rsidRDefault="0042208F" w:rsidP="0042208F">
      <w:pPr>
        <w:rPr>
          <w:rtl/>
        </w:rPr>
      </w:pPr>
      <w:r w:rsidRPr="001B17CB">
        <w:rPr>
          <w:rtl/>
        </w:rPr>
        <w:t xml:space="preserve">   - رسم خرائط التغيير.</w:t>
      </w:r>
    </w:p>
    <w:p w14:paraId="76C172F7" w14:textId="77777777" w:rsidR="0042208F" w:rsidRPr="001B17CB" w:rsidRDefault="0042208F" w:rsidP="0042208F">
      <w:pPr>
        <w:rPr>
          <w:rtl/>
        </w:rPr>
      </w:pPr>
      <w:r w:rsidRPr="001B17CB">
        <w:rPr>
          <w:rtl/>
        </w:rPr>
        <w:t xml:space="preserve">   - سرد القصص الأكثر دلالة (</w:t>
      </w:r>
      <w:r w:rsidRPr="001B17CB">
        <w:t>Most Significant Change</w:t>
      </w:r>
      <w:r w:rsidRPr="001B17CB">
        <w:rPr>
          <w:rtl/>
        </w:rPr>
        <w:t>).</w:t>
      </w:r>
    </w:p>
    <w:p w14:paraId="766477E5" w14:textId="77777777" w:rsidR="0042208F" w:rsidRPr="003358CD" w:rsidRDefault="0042208F" w:rsidP="0042208F">
      <w:pPr>
        <w:rPr>
          <w:rtl/>
        </w:rPr>
      </w:pPr>
      <w:r w:rsidRPr="003358CD">
        <w:rPr>
          <w:rtl/>
        </w:rPr>
        <w:t>نموذج عملي: نظرية التغيير (</w:t>
      </w:r>
      <w:r w:rsidRPr="003358CD">
        <w:t>Theory of Change</w:t>
      </w:r>
      <w:r w:rsidRPr="003358CD">
        <w:rPr>
          <w:rtl/>
        </w:rPr>
        <w:t>):</w:t>
      </w:r>
    </w:p>
    <w:p w14:paraId="07588A4D" w14:textId="77777777" w:rsidR="0042208F" w:rsidRPr="001B17CB" w:rsidRDefault="0042208F" w:rsidP="0042208F">
      <w:pPr>
        <w:rPr>
          <w:rtl/>
        </w:rPr>
      </w:pPr>
      <w:r w:rsidRPr="001B17CB">
        <w:rPr>
          <w:rtl/>
        </w:rPr>
        <w:t>نظرية التغيير هي منهجية منطقية توضّح كيف ستؤدّي أنشطة المشروع إلى التغيير المنشود. وتتضمن:</w:t>
      </w:r>
    </w:p>
    <w:p w14:paraId="6ABE540F" w14:textId="77777777" w:rsidR="0042208F" w:rsidRPr="001B17CB" w:rsidRDefault="0042208F" w:rsidP="0042208F">
      <w:pPr>
        <w:rPr>
          <w:rtl/>
        </w:rPr>
      </w:pPr>
      <w:r w:rsidRPr="001B17CB">
        <w:rPr>
          <w:rtl/>
        </w:rPr>
        <w:t>1. تحديد المشكلة ومسبّباتها بوضوح.</w:t>
      </w:r>
    </w:p>
    <w:p w14:paraId="22ABA41C" w14:textId="77777777" w:rsidR="0042208F" w:rsidRPr="001B17CB" w:rsidRDefault="0042208F" w:rsidP="0042208F">
      <w:pPr>
        <w:rPr>
          <w:rtl/>
        </w:rPr>
      </w:pPr>
      <w:r w:rsidRPr="001B17CB">
        <w:rPr>
          <w:rtl/>
        </w:rPr>
        <w:t>2. تعيين الهدف بعيد المدى (الأثر المنشود).</w:t>
      </w:r>
    </w:p>
    <w:p w14:paraId="2DC385CA" w14:textId="77777777" w:rsidR="0042208F" w:rsidRPr="001B17CB" w:rsidRDefault="0042208F" w:rsidP="0042208F">
      <w:pPr>
        <w:rPr>
          <w:rtl/>
        </w:rPr>
      </w:pPr>
      <w:r w:rsidRPr="001B17CB">
        <w:rPr>
          <w:rtl/>
        </w:rPr>
        <w:t>3. رسم المسار من التدخّلات إلى النتائج المتوقعة.</w:t>
      </w:r>
    </w:p>
    <w:p w14:paraId="40F05207" w14:textId="77777777" w:rsidR="0042208F" w:rsidRPr="001B17CB" w:rsidRDefault="0042208F" w:rsidP="0042208F">
      <w:pPr>
        <w:rPr>
          <w:rtl/>
        </w:rPr>
      </w:pPr>
      <w:r w:rsidRPr="001B17CB">
        <w:rPr>
          <w:rtl/>
        </w:rPr>
        <w:lastRenderedPageBreak/>
        <w:t>4. تحديد الافتراضات التي يقوم عليها هذا المسار.</w:t>
      </w:r>
    </w:p>
    <w:p w14:paraId="5E87A07F" w14:textId="77777777" w:rsidR="0042208F" w:rsidRPr="001B17CB" w:rsidRDefault="0042208F" w:rsidP="0042208F">
      <w:pPr>
        <w:rPr>
          <w:rtl/>
        </w:rPr>
      </w:pPr>
      <w:r w:rsidRPr="001B17CB">
        <w:rPr>
          <w:rtl/>
        </w:rPr>
        <w:t>5. وضع مؤشرات لقياس التقدّم في كل مرحلة.</w:t>
      </w:r>
    </w:p>
    <w:p w14:paraId="14250CB2" w14:textId="7DDA5AC8" w:rsidR="0042208F" w:rsidRPr="00C22C2D" w:rsidRDefault="00C22C2D" w:rsidP="00C22C2D">
      <w:pPr>
        <w:pStyle w:val="ad"/>
        <w:rPr>
          <w:b w:val="0"/>
          <w:bCs/>
          <w:color w:val="168489"/>
          <w:rtl/>
        </w:rPr>
      </w:pPr>
      <w:r w:rsidRPr="00E42DAD">
        <w:rPr>
          <w:noProof/>
        </w:rPr>
        <mc:AlternateContent>
          <mc:Choice Requires="wpg">
            <w:drawing>
              <wp:anchor distT="0" distB="0" distL="114300" distR="114300" simplePos="0" relativeHeight="252849152" behindDoc="0" locked="0" layoutInCell="1" allowOverlap="1" wp14:anchorId="2DBB2D0B" wp14:editId="35E30A8F">
                <wp:simplePos x="0" y="0"/>
                <wp:positionH relativeFrom="column">
                  <wp:posOffset>4995545</wp:posOffset>
                </wp:positionH>
                <wp:positionV relativeFrom="paragraph">
                  <wp:posOffset>9968</wp:posOffset>
                </wp:positionV>
                <wp:extent cx="735965" cy="661670"/>
                <wp:effectExtent l="0" t="0" r="6985" b="5080"/>
                <wp:wrapSquare wrapText="bothSides"/>
                <wp:docPr id="35700757"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5700758" name="Picture 35700758"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5700759" name="Rectangle: Rounded Corners 357007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97D934D" id="Group 20" o:spid="_x0000_s1026" style="position:absolute;margin-left:393.35pt;margin-top:.8pt;width:57.95pt;height:52.1pt;z-index:25284915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&#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DlcaQE3wAAAAkBAAAPAAAAZHJzL2Rvd25yZXYu&#10;eG1sTI9BS8NAEIXvgv9hGcGb3aTSNI3ZlFLUUxFsBeltm50modnZkN0m6b93POltHt/jzXv5erKt&#10;GLD3jSMF8SwCgVQ601Cl4Ovw9pSC8EGT0a0jVHBDD+vi/i7XmXEjfeKwD5XgEPKZVlCH0GVS+rJG&#10;q/3MdUjMzq63OrDsK2l6PXK4beU8ihJpdUP8odYdbmssL/urVfA+6nHzHL8Ou8t5ezseFh/fuxiV&#10;enyYNi8gAk7hzwy/9bk6FNzp5K5kvGgVLNNkyVYGCQjmq2jOx4l1tEhBFrn8v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">
                <v:shape id="Picture 35700758"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">
                  <v:imagedata r:id="rId78" o:title="Reference "/>
                </v:shape>
                <v:roundrect id="Rectangle: Rounded Corners 357007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" fillcolor="#168489" strokecolor="#168489" strokeweight="1pt">
                  <v:stroke joinstyle="miter"/>
                </v:roundrect>
                <w10:wrap type="square"/>
              </v:group>
            </w:pict>
          </mc:Fallback>
        </mc:AlternateContent>
      </w:r>
      <w:r w:rsidR="0042208F" w:rsidRPr="00C22C2D">
        <w:rPr>
          <w:b w:val="0"/>
          <w:bCs/>
          <w:color w:val="168489"/>
          <w:rtl/>
        </w:rPr>
        <w:t>مثال تطبيقي:</w:t>
      </w:r>
      <w:r w:rsidRPr="00C22C2D">
        <w:t xml:space="preserve"> </w:t>
      </w:r>
    </w:p>
    <w:p w14:paraId="6C64B2FF" w14:textId="3CD9AAA2" w:rsidR="0042208F" w:rsidRPr="001B17CB" w:rsidRDefault="00C22C2D" w:rsidP="0042208F">
      <w:pPr>
        <w:rPr>
          <w:rtl/>
        </w:rPr>
      </w:pPr>
      <w:r>
        <w:rPr>
          <w:noProof/>
        </w:rPr>
        <w:drawing>
          <wp:anchor distT="0" distB="0" distL="114300" distR="114300" simplePos="0" relativeHeight="252850176" behindDoc="0" locked="0" layoutInCell="1" allowOverlap="1" wp14:anchorId="6F20D759" wp14:editId="0573EBFC">
            <wp:simplePos x="0" y="0"/>
            <wp:positionH relativeFrom="margin">
              <wp:align>left</wp:align>
            </wp:positionH>
            <wp:positionV relativeFrom="paragraph">
              <wp:posOffset>6217</wp:posOffset>
            </wp:positionV>
            <wp:extent cx="1223010" cy="1223010"/>
            <wp:effectExtent l="0" t="0" r="0" b="0"/>
            <wp:wrapSquare wrapText="bothSides"/>
            <wp:docPr id="35700760" name="Picture 35700760" descr="Un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United"/>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2208F" w:rsidRPr="001B17CB">
        <w:rPr>
          <w:rtl/>
        </w:rPr>
        <w:t>مشروع "شباب واعٍ" لمكافحة المخدّرات استخدم مزيجاً من الأدوات الكمية (استبيانات قياس الوعي قبل وبعد الحملات التوعوية) والنوعية (مقابلات مع المستفيدين وأسرهم) لقياس الأثر. أظهرت النتائج ارتفاع مستوى الوعي بنسبة 65% لدى الفئة المستهدفة، وانخفاض حالات الإدمان بين الشباب في المنطقة المستهدفة بنسبة 20% خلال عامين، مما أسهم في جذب تمويل إضافي لتوسيع نطاق المشروع.</w:t>
      </w:r>
    </w:p>
    <w:p w14:paraId="6E33D286" w14:textId="77777777" w:rsidR="0042208F" w:rsidRPr="001B17CB" w:rsidRDefault="0042208F" w:rsidP="0042208F">
      <w:pPr>
        <w:rPr>
          <w:rtl/>
        </w:rPr>
      </w:pPr>
      <w:r w:rsidRPr="001B17CB">
        <w:rPr>
          <w:rtl/>
        </w:rPr>
        <w:t>وفقاً لدراسة أجرتها مؤسسة "ديلويت" عام 2023، فإن 82% من المنظمات التطوّعية التي تطبّق آليات منهجية لقياس الأثر تنجح في الحصول على تمويل مستدام، مقارنة بـ 31% فقط من المنظمات التي لا تطبّق هذه الآليات.</w:t>
      </w:r>
    </w:p>
    <w:p w14:paraId="5520627A" w14:textId="61052740" w:rsidR="0042208F" w:rsidRDefault="0042208F" w:rsidP="0042208F">
      <w:pPr>
        <w:rPr>
          <w:rtl/>
        </w:rPr>
      </w:pPr>
      <w:r w:rsidRPr="002A078C">
        <w:rPr>
          <w:rFonts w:ascii="Sakkal Majalla" w:hAnsi="Sakkal Majalla"/>
          <w:noProof/>
          <w:color w:val="002060"/>
          <w:sz w:val="34"/>
          <w:lang w:bidi="ar-SY"/>
        </w:rPr>
        <mc:AlternateContent>
          <mc:Choice Requires="wpg">
            <w:drawing>
              <wp:inline distT="0" distB="0" distL="0" distR="0" wp14:anchorId="1DBF999E" wp14:editId="0BF657C8">
                <wp:extent cx="5731510" cy="895350"/>
                <wp:effectExtent l="0" t="0" r="21590" b="19050"/>
                <wp:docPr id="839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398" name="صورة 38"/>
                          <pic:cNvPicPr/>
                        </pic:nvPicPr>
                        <pic:blipFill>
                          <a:blip r:embed="rId72"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99" name="مجموعة 39"/>
                        <wpg:cNvGrpSpPr/>
                        <wpg:grpSpPr>
                          <a:xfrm>
                            <a:off x="0" y="0"/>
                            <a:ext cx="5731510" cy="895350"/>
                            <a:chOff x="0" y="0"/>
                            <a:chExt cx="5878196" cy="918845"/>
                          </a:xfrm>
                        </wpg:grpSpPr>
                        <wpg:grpSp>
                          <wpg:cNvPr id="8400" name="مجموعة 40"/>
                          <wpg:cNvGrpSpPr/>
                          <wpg:grpSpPr>
                            <a:xfrm>
                              <a:off x="0" y="0"/>
                              <a:ext cx="5878196" cy="918845"/>
                              <a:chOff x="0" y="0"/>
                              <a:chExt cx="6240348" cy="919070"/>
                            </a:xfrm>
                          </wpg:grpSpPr>
                          <wpg:grpSp>
                            <wpg:cNvPr id="8401" name="مجموعة 41"/>
                            <wpg:cNvGrpSpPr/>
                            <wpg:grpSpPr>
                              <a:xfrm>
                                <a:off x="0" y="169208"/>
                                <a:ext cx="5433072" cy="580613"/>
                                <a:chOff x="0" y="169208"/>
                                <a:chExt cx="5433072" cy="580613"/>
                              </a:xfrm>
                            </wpg:grpSpPr>
                            <wps:wsp>
                              <wps:cNvPr id="840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5" name="مربع نص 41"/>
                          <wps:cNvSpPr txBox="1"/>
                          <wps:spPr>
                            <a:xfrm>
                              <a:off x="204484" y="256976"/>
                              <a:ext cx="4616071" cy="387740"/>
                            </a:xfrm>
                            <a:prstGeom prst="rect">
                              <a:avLst/>
                            </a:prstGeom>
                            <a:noFill/>
                          </wps:spPr>
                          <wps:txbx>
                            <w:txbxContent>
                              <w:p w14:paraId="7C07E6E8" w14:textId="59E5C5AB"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استدامة المشاريع التطوعية وتطويرها</w:t>
                                </w:r>
                              </w:p>
                            </w:txbxContent>
                          </wps:txbx>
                          <wps:bodyPr wrap="square" rtlCol="1">
                            <a:spAutoFit/>
                          </wps:bodyPr>
                        </wps:wsp>
                      </wpg:grpSp>
                    </wpg:wgp>
                  </a:graphicData>
                </a:graphic>
              </wp:inline>
            </w:drawing>
          </mc:Choice>
          <mc:Fallback>
            <w:pict>
              <v:group w14:anchorId="1DBF999E" id="_x0000_s178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">
                <v:shape id="صورة 38" o:spid="_x0000_s179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">
                  <v:imagedata r:id="rId78" o:title=""/>
                </v:shape>
                <v:group id="مجموعة 39" o:spid="_x0000_s17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">
                  <v:group id="مجموعة 40" o:spid="_x0000_s17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">
                    <v:group id="مجموعة 41" o:spid="_x0000_s17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">
                      <v:shape id="شكل حر 42" o:spid="_x0000_s17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" fillcolor="#168489" stroked="f" strokeweight="1pt">
                        <v:stroke joinstyle="miter"/>
                      </v:roundrect>
                    </v:group>
                    <v:oval id="شكل بيضاوي 44" o:spid="_x0000_s17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" filled="f" strokecolor="#a5a5a5 [2092]" strokeweight="1pt">
                      <v:stroke joinstyle="miter"/>
                    </v:oval>
                  </v:group>
                  <v:shape id="مربع نص 41" o:spid="_x0000_s1797"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" filled="f" stroked="f">
                    <v:textbox style="mso-fit-shape-to-text:t">
                      <w:txbxContent>
                        <w:p w14:paraId="7C07E6E8" w14:textId="59E5C5AB"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استدامة المشاريع التطوعية وتطويرها</w:t>
                          </w:r>
                        </w:p>
                      </w:txbxContent>
                    </v:textbox>
                  </v:shape>
                </v:group>
                <w10:anchorlock/>
              </v:group>
            </w:pict>
          </mc:Fallback>
        </mc:AlternateContent>
      </w:r>
    </w:p>
    <w:p w14:paraId="7420A0F0" w14:textId="77777777" w:rsidR="0042208F" w:rsidRPr="00C22C2D" w:rsidRDefault="0042208F" w:rsidP="00C22C2D">
      <w:pPr>
        <w:pStyle w:val="ad"/>
        <w:rPr>
          <w:b w:val="0"/>
          <w:bCs/>
          <w:color w:val="168489"/>
          <w:rtl/>
        </w:rPr>
      </w:pPr>
      <w:r w:rsidRPr="00C22C2D">
        <w:rPr>
          <w:b w:val="0"/>
          <w:bCs/>
          <w:color w:val="168489"/>
          <w:rtl/>
        </w:rPr>
        <w:t>عوامل استدامة المشاريع التطوّعية:</w:t>
      </w:r>
    </w:p>
    <w:p w14:paraId="22CB19A4" w14:textId="77777777" w:rsidR="0042208F" w:rsidRDefault="0042208F" w:rsidP="0042208F">
      <w:pPr>
        <w:rPr>
          <w:rtl/>
        </w:rPr>
      </w:pPr>
      <w:r w:rsidRPr="001B17CB">
        <w:rPr>
          <w:rtl/>
        </w:rPr>
        <w:t>تعتمد استدامة المشاريع التطوّعية على مجموعة من العوامل المتكاملة:</w:t>
      </w:r>
    </w:p>
    <w:p w14:paraId="12DC3DB7" w14:textId="26551B68" w:rsidR="00C22C2D" w:rsidRDefault="00C22C2D" w:rsidP="00C22C2D">
      <w:pPr>
        <w:bidi w:val="0"/>
        <w:rPr>
          <w:rtl/>
        </w:rPr>
      </w:pPr>
      <w:r w:rsidRPr="00C22C2D">
        <w:rPr>
          <w:noProof/>
        </w:rPr>
        <mc:AlternateContent>
          <mc:Choice Requires="wpg">
            <w:drawing>
              <wp:inline distT="0" distB="0" distL="0" distR="0" wp14:anchorId="2A0934A8" wp14:editId="28E54433">
                <wp:extent cx="5610022" cy="2076170"/>
                <wp:effectExtent l="57150" t="38100" r="86360" b="635"/>
                <wp:docPr id="35700761" name="Group 7205"/>
                <wp:cNvGraphicFramePr/>
                <a:graphic xmlns:a="http://schemas.openxmlformats.org/drawingml/2006/main">
                  <a:graphicData uri="http://schemas.microsoft.com/office/word/2010/wordprocessingGroup">
                    <wpg:wgp>
                      <wpg:cNvGrpSpPr/>
                      <wpg:grpSpPr>
                        <a:xfrm flipH="1">
                          <a:off x="0" y="0"/>
                          <a:ext cx="5610022" cy="2076170"/>
                          <a:chOff x="0" y="0"/>
                          <a:chExt cx="5610022" cy="2076170"/>
                        </a:xfrm>
                      </wpg:grpSpPr>
                      <wpg:grpSp>
                        <wpg:cNvPr id="35700762" name="Group 35700762"/>
                        <wpg:cNvGrpSpPr/>
                        <wpg:grpSpPr>
                          <a:xfrm>
                            <a:off x="0" y="0"/>
                            <a:ext cx="1229135" cy="2076170"/>
                            <a:chOff x="0" y="0"/>
                            <a:chExt cx="1229135" cy="2076170"/>
                          </a:xfrm>
                        </wpg:grpSpPr>
                        <wps:wsp>
                          <wps:cNvPr id="35700763" name="Rectangle: Top Corners Rounded 35700763"/>
                          <wps:cNvSpPr/>
                          <wps:spPr>
                            <a:xfrm>
                              <a:off x="0" y="366069"/>
                              <a:ext cx="1229135" cy="1710101"/>
                            </a:xfrm>
                            <a:prstGeom prst="round2Same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64" name="Oval 35700764"/>
                          <wps:cNvSpPr/>
                          <wps:spPr>
                            <a:xfrm>
                              <a:off x="18238" y="0"/>
                              <a:ext cx="1192658" cy="1192658"/>
                            </a:xfrm>
                            <a:prstGeom prst="ellipse">
                              <a:avLst/>
                            </a:prstGeom>
                            <a:solidFill>
                              <a:schemeClr val="bg1"/>
                            </a:solidFill>
                            <a:ln w="57150">
                              <a:solidFill>
                                <a:srgbClr val="168489"/>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65" name="مربع نص 166"/>
                          <wps:cNvSpPr txBox="1"/>
                          <wps:spPr>
                            <a:xfrm>
                              <a:off x="116978" y="1285236"/>
                              <a:ext cx="995948" cy="697916"/>
                            </a:xfrm>
                            <a:prstGeom prst="rect">
                              <a:avLst/>
                            </a:prstGeom>
                          </wps:spPr>
                          <wps:txbx>
                            <w:txbxContent>
                              <w:p w14:paraId="5EAED1DD" w14:textId="3A4B6CF7"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ascii="Adobe Arabic" w:hAnsi="Adobe Arabic" w:cs="Adobe Arabic"/>
                                    <w:b/>
                                    <w:bCs/>
                                    <w:color w:val="FFFFFF" w:themeColor="background1"/>
                                    <w:kern w:val="24"/>
                                    <w:sz w:val="36"/>
                                    <w:szCs w:val="36"/>
                                    <w:rtl/>
                                  </w:rPr>
                                  <w:t>الاستدامة المالية</w:t>
                                </w:r>
                              </w:p>
                            </w:txbxContent>
                          </wps:txbx>
                          <wps:bodyPr wrap="square" rtlCol="1">
                            <a:noAutofit/>
                          </wps:bodyPr>
                        </wps:wsp>
                        <wps:wsp>
                          <wps:cNvPr id="35700766" name="مربع نص 166"/>
                          <wps:cNvSpPr txBox="1"/>
                          <wps:spPr>
                            <a:xfrm>
                              <a:off x="14964" y="57712"/>
                              <a:ext cx="1150168" cy="887105"/>
                            </a:xfrm>
                            <a:prstGeom prst="rect">
                              <a:avLst/>
                            </a:prstGeom>
                          </wps:spPr>
                          <wps:txbx>
                            <w:txbxContent>
                              <w:p w14:paraId="251DE30C" w14:textId="77777777" w:rsidR="00C22C2D" w:rsidRDefault="00C22C2D" w:rsidP="00C22C2D">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wps:txbx>
                          <wps:bodyPr wrap="square" rtlCol="1">
                            <a:noAutofit/>
                          </wps:bodyPr>
                        </wps:wsp>
                      </wpg:grpSp>
                      <wpg:grpSp>
                        <wpg:cNvPr id="35700767" name="Group 35700767"/>
                        <wpg:cNvGrpSpPr/>
                        <wpg:grpSpPr>
                          <a:xfrm>
                            <a:off x="1460296" y="0"/>
                            <a:ext cx="1229135" cy="2076170"/>
                            <a:chOff x="1460296" y="0"/>
                            <a:chExt cx="1229135" cy="2076170"/>
                          </a:xfrm>
                        </wpg:grpSpPr>
                        <wpg:grpSp>
                          <wpg:cNvPr id="35700768" name="Group 35700768"/>
                          <wpg:cNvGrpSpPr/>
                          <wpg:grpSpPr>
                            <a:xfrm>
                              <a:off x="1460296" y="0"/>
                              <a:ext cx="1229135" cy="2076170"/>
                              <a:chOff x="1460296" y="0"/>
                              <a:chExt cx="1617785" cy="2732650"/>
                            </a:xfrm>
                          </wpg:grpSpPr>
                          <wps:wsp>
                            <wps:cNvPr id="35700769" name="Rectangle: Top Corners Rounded 35700769"/>
                            <wps:cNvSpPr/>
                            <wps:spPr>
                              <a:xfrm>
                                <a:off x="1460296" y="481819"/>
                                <a:ext cx="1617785" cy="2250831"/>
                              </a:xfrm>
                              <a:prstGeom prst="round2Same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70" name="Oval 35700770"/>
                            <wps:cNvSpPr/>
                            <wps:spPr>
                              <a:xfrm>
                                <a:off x="1484301" y="0"/>
                                <a:ext cx="1569774" cy="1569774"/>
                              </a:xfrm>
                              <a:prstGeom prst="ellipse">
                                <a:avLst/>
                              </a:prstGeom>
                              <a:solidFill>
                                <a:schemeClr val="bg1"/>
                              </a:solidFill>
                              <a:ln w="57150">
                                <a:solidFill>
                                  <a:srgbClr val="2E75B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71" name="مربع نص 166"/>
                            <wps:cNvSpPr txBox="1"/>
                            <wps:spPr>
                              <a:xfrm>
                                <a:off x="1512264" y="1691914"/>
                                <a:ext cx="1513848" cy="918595"/>
                              </a:xfrm>
                              <a:prstGeom prst="rect">
                                <a:avLst/>
                              </a:prstGeom>
                            </wps:spPr>
                            <wps:txbx>
                              <w:txbxContent>
                                <w:p w14:paraId="2C0DD6BD" w14:textId="18B93C7C"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البشرية</w:t>
                                  </w:r>
                                </w:p>
                              </w:txbxContent>
                            </wps:txbx>
                            <wps:bodyPr wrap="square" rtlCol="1">
                              <a:noAutofit/>
                            </wps:bodyPr>
                          </wps:wsp>
                        </wpg:grpSp>
                        <wps:wsp>
                          <wps:cNvPr id="35700772" name="مربع نص 166"/>
                          <wps:cNvSpPr txBox="1"/>
                          <wps:spPr>
                            <a:xfrm>
                              <a:off x="1485690" y="57712"/>
                              <a:ext cx="1150168" cy="887105"/>
                            </a:xfrm>
                            <a:prstGeom prst="rect">
                              <a:avLst/>
                            </a:prstGeom>
                          </wps:spPr>
                          <wps:txbx>
                            <w:txbxContent>
                              <w:p w14:paraId="0AD1A0B2" w14:textId="77777777" w:rsidR="00C22C2D" w:rsidRDefault="00C22C2D" w:rsidP="00C22C2D">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wps:txbx>
                          <wps:bodyPr wrap="square" rtlCol="1">
                            <a:noAutofit/>
                          </wps:bodyPr>
                        </wps:wsp>
                      </wpg:grpSp>
                      <wpg:grpSp>
                        <wpg:cNvPr id="35700773" name="Group 35700773"/>
                        <wpg:cNvGrpSpPr/>
                        <wpg:grpSpPr>
                          <a:xfrm>
                            <a:off x="2920592" y="0"/>
                            <a:ext cx="1229135" cy="2076170"/>
                            <a:chOff x="2920592" y="0"/>
                            <a:chExt cx="1229135" cy="2076170"/>
                          </a:xfrm>
                        </wpg:grpSpPr>
                        <wpg:grpSp>
                          <wpg:cNvPr id="35700774" name="Group 35700774"/>
                          <wpg:cNvGrpSpPr/>
                          <wpg:grpSpPr>
                            <a:xfrm>
                              <a:off x="2920592" y="0"/>
                              <a:ext cx="1229135" cy="2076170"/>
                              <a:chOff x="2920592" y="0"/>
                              <a:chExt cx="1617785" cy="2732650"/>
                            </a:xfrm>
                          </wpg:grpSpPr>
                          <wps:wsp>
                            <wps:cNvPr id="35700775" name="Rectangle: Top Corners Rounded 35700775"/>
                            <wps:cNvSpPr/>
                            <wps:spPr>
                              <a:xfrm>
                                <a:off x="2920592" y="481819"/>
                                <a:ext cx="1617785" cy="2250831"/>
                              </a:xfrm>
                              <a:prstGeom prst="round2Same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76" name="Oval 35700776"/>
                            <wps:cNvSpPr/>
                            <wps:spPr>
                              <a:xfrm>
                                <a:off x="2944597" y="0"/>
                                <a:ext cx="1569774" cy="1569774"/>
                              </a:xfrm>
                              <a:prstGeom prst="ellipse">
                                <a:avLst/>
                              </a:prstGeom>
                              <a:solidFill>
                                <a:schemeClr val="bg1"/>
                              </a:solidFill>
                              <a:ln w="57150">
                                <a:solidFill>
                                  <a:srgbClr val="FFD36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77" name="مربع نص 166"/>
                            <wps:cNvSpPr txBox="1"/>
                            <wps:spPr>
                              <a:xfrm>
                                <a:off x="2972560" y="1691914"/>
                                <a:ext cx="1513848" cy="918595"/>
                              </a:xfrm>
                              <a:prstGeom prst="rect">
                                <a:avLst/>
                              </a:prstGeom>
                            </wps:spPr>
                            <wps:txbx>
                              <w:txbxContent>
                                <w:p w14:paraId="744AE03F" w14:textId="57C95480"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المؤسسية</w:t>
                                  </w:r>
                                </w:p>
                              </w:txbxContent>
                            </wps:txbx>
                            <wps:bodyPr wrap="square" rtlCol="1">
                              <a:noAutofit/>
                            </wps:bodyPr>
                          </wps:wsp>
                        </wpg:grpSp>
                        <wps:wsp>
                          <wps:cNvPr id="35700778" name="مربع نص 166"/>
                          <wps:cNvSpPr txBox="1"/>
                          <wps:spPr>
                            <a:xfrm>
                              <a:off x="2956415" y="57712"/>
                              <a:ext cx="1150168" cy="887105"/>
                            </a:xfrm>
                            <a:prstGeom prst="rect">
                              <a:avLst/>
                            </a:prstGeom>
                          </wps:spPr>
                          <wps:txbx>
                            <w:txbxContent>
                              <w:p w14:paraId="791C5FA8" w14:textId="77777777" w:rsidR="00C22C2D" w:rsidRDefault="00C22C2D" w:rsidP="00C22C2D">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wps:txbx>
                          <wps:bodyPr wrap="square" rtlCol="1">
                            <a:noAutofit/>
                          </wps:bodyPr>
                        </wps:wsp>
                      </wpg:grpSp>
                      <wpg:grpSp>
                        <wpg:cNvPr id="35700779" name="Group 35700779"/>
                        <wpg:cNvGrpSpPr/>
                        <wpg:grpSpPr>
                          <a:xfrm>
                            <a:off x="4380887" y="0"/>
                            <a:ext cx="1229135" cy="2076170"/>
                            <a:chOff x="4380887" y="0"/>
                            <a:chExt cx="1229135" cy="2076170"/>
                          </a:xfrm>
                        </wpg:grpSpPr>
                        <wpg:grpSp>
                          <wpg:cNvPr id="35700780" name="Group 35700780"/>
                          <wpg:cNvGrpSpPr/>
                          <wpg:grpSpPr>
                            <a:xfrm>
                              <a:off x="4380887" y="0"/>
                              <a:ext cx="1229135" cy="2076170"/>
                              <a:chOff x="4380887" y="0"/>
                              <a:chExt cx="1617785" cy="2732650"/>
                            </a:xfrm>
                          </wpg:grpSpPr>
                          <wps:wsp>
                            <wps:cNvPr id="35700781" name="Rectangle: Top Corners Rounded 35700781"/>
                            <wps:cNvSpPr/>
                            <wps:spPr>
                              <a:xfrm>
                                <a:off x="4380887" y="481819"/>
                                <a:ext cx="1617785" cy="2250831"/>
                              </a:xfrm>
                              <a:prstGeom prst="round2SameRect">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82" name="Oval 35700782"/>
                            <wps:cNvSpPr/>
                            <wps:spPr>
                              <a:xfrm>
                                <a:off x="4404892" y="0"/>
                                <a:ext cx="1569774" cy="1569774"/>
                              </a:xfrm>
                              <a:prstGeom prst="ellipse">
                                <a:avLst/>
                              </a:prstGeom>
                              <a:solidFill>
                                <a:schemeClr val="bg1"/>
                              </a:solidFill>
                              <a:ln w="57150">
                                <a:solidFill>
                                  <a:srgbClr val="7F7F7F"/>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83" name="مربع نص 166"/>
                            <wps:cNvSpPr txBox="1"/>
                            <wps:spPr>
                              <a:xfrm>
                                <a:off x="4432855" y="1691914"/>
                                <a:ext cx="1513848" cy="918595"/>
                              </a:xfrm>
                              <a:prstGeom prst="rect">
                                <a:avLst/>
                              </a:prstGeom>
                            </wps:spPr>
                            <wps:txbx>
                              <w:txbxContent>
                                <w:p w14:paraId="0C25C9E5" w14:textId="0EA2375C"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المجتمعية</w:t>
                                  </w:r>
                                </w:p>
                              </w:txbxContent>
                            </wps:txbx>
                            <wps:bodyPr wrap="square" rtlCol="1">
                              <a:noAutofit/>
                            </wps:bodyPr>
                          </wps:wsp>
                        </wpg:grpSp>
                        <wps:wsp>
                          <wps:cNvPr id="35700784" name="مربع نص 166"/>
                          <wps:cNvSpPr txBox="1"/>
                          <wps:spPr>
                            <a:xfrm>
                              <a:off x="4416710" y="57712"/>
                              <a:ext cx="1150168" cy="887105"/>
                            </a:xfrm>
                            <a:prstGeom prst="rect">
                              <a:avLst/>
                            </a:prstGeom>
                          </wps:spPr>
                          <wps:txbx>
                            <w:txbxContent>
                              <w:p w14:paraId="5A86E671" w14:textId="77777777" w:rsidR="00C22C2D" w:rsidRDefault="00C22C2D" w:rsidP="00C22C2D">
                                <w:pPr>
                                  <w:bidi w:val="0"/>
                                  <w:jc w:val="center"/>
                                  <w:rPr>
                                    <w:rFonts w:ascii="ADLaM Display" w:eastAsia="ADLaM Display" w:hAnsi="ADLaM Display" w:cs="ADLaM Display"/>
                                    <w:b/>
                                    <w:bCs/>
                                    <w:color w:val="7F7F7F"/>
                                    <w:kern w:val="24"/>
                                    <w:sz w:val="120"/>
                                    <w:szCs w:val="120"/>
                                  </w:rPr>
                                </w:pPr>
                                <w:r>
                                  <w:rPr>
                                    <w:rFonts w:ascii="ADLaM Display" w:eastAsia="ADLaM Display" w:hAnsi="ADLaM Display" w:cs="ADLaM Display"/>
                                    <w:b/>
                                    <w:bCs/>
                                    <w:color w:val="7F7F7F"/>
                                    <w:kern w:val="24"/>
                                    <w:sz w:val="120"/>
                                    <w:szCs w:val="120"/>
                                  </w:rPr>
                                  <w:t>04</w:t>
                                </w:r>
                              </w:p>
                            </w:txbxContent>
                          </wps:txbx>
                          <wps:bodyPr wrap="square" rtlCol="1">
                            <a:noAutofit/>
                          </wps:bodyPr>
                        </wps:wsp>
                      </wpg:grpSp>
                    </wpg:wgp>
                  </a:graphicData>
                </a:graphic>
              </wp:inline>
            </w:drawing>
          </mc:Choice>
          <mc:Fallback>
            <w:pict>
              <v:group w14:anchorId="2A0934A8" id="Group 7205" o:spid="_x0000_s1798" style="width:441.75pt;height:163.5pt;flip:x;mso-position-horizontal-relative:char;mso-position-vertical-relative:line" coordsize="56100,20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">
                <v:group id="Group 35700762" o:spid="_x0000_s1799" style="position:absolute;width:12291;height:20761"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">
                  <v:shape id="Rectangle: Top Corners Rounded 35700763" o:spid="_x0000_s1800" style="position:absolute;top:3660;width:12291;height:17101;visibility:visible;mso-wrap-style:square;v-text-anchor:middle" coordsize="1229135,1710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" path="m204860,r819415,c1137416,,1229135,91719,1229135,204860r,1505241l1229135,1710101,,1710101r,l,204860c,91719,91719,,204860,xe" fillcolor="#168489" stroked="f" strokeweight="1pt">
                    <v:stroke joinstyle="miter"/>
                    <v:path arrowok="t" o:connecttype="custom" o:connectlocs="204860,0;1024275,0;1229135,204860;1229135,1710101;1229135,1710101;0,1710101;0,1710101;0,204860;204860,0" o:connectangles="0,0,0,0,0,0,0,0,0"/>
                  </v:shape>
                  <v:oval id="Oval 35700764" o:spid="_x0000_s1801" style="position:absolute;left:182;width:11926;height:11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" fillcolor="white [3212]" strokecolor="#168489" strokeweight="4.5pt">
                    <v:stroke joinstyle="miter"/>
                    <v:shadow on="t" color="black" opacity="26214f" origin=",-.5" offset="0,3pt"/>
                  </v:oval>
                  <v:shape id="مربع نص 166" o:spid="_x0000_s1802" type="#_x0000_t202" style="position:absolute;left:1169;top:12852;width:9960;height:6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" filled="f" stroked="f">
                    <v:textbox>
                      <w:txbxContent>
                        <w:p w14:paraId="5EAED1DD" w14:textId="3A4B6CF7"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ascii="Adobe Arabic" w:hAnsi="Adobe Arabic" w:cs="Adobe Arabic"/>
                              <w:b/>
                              <w:bCs/>
                              <w:color w:val="FFFFFF" w:themeColor="background1"/>
                              <w:kern w:val="24"/>
                              <w:sz w:val="36"/>
                              <w:szCs w:val="36"/>
                              <w:rtl/>
                            </w:rPr>
                            <w:t>الاستدامة المالية</w:t>
                          </w:r>
                        </w:p>
                      </w:txbxContent>
                    </v:textbox>
                  </v:shape>
                  <v:shape id="مربع نص 166" o:spid="_x0000_s1803" type="#_x0000_t202" style="position:absolute;left:149;top:577;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" filled="f" stroked="f">
                    <v:textbox>
                      <w:txbxContent>
                        <w:p w14:paraId="251DE30C" w14:textId="77777777" w:rsidR="00C22C2D" w:rsidRDefault="00C22C2D" w:rsidP="00C22C2D">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v:textbox>
                  </v:shape>
                </v:group>
                <v:group id="Group 35700767" o:spid="_x0000_s1804" style="position:absolute;left:14602;width:12292;height:20761" coordorigin="14602"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">
                  <v:group id="Group 35700768" o:spid="_x0000_s1805" style="position:absolute;left:14602;width:12292;height:20761" coordorigin="14602"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">
                    <v:shape id="Rectangle: Top Corners Rounded 35700769" o:spid="_x0000_s1806" style="position:absolute;left:14602;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" path="m269636,l1348149,v148916,,269636,120720,269636,269636l1617785,2250831r,l,2250831r,l,269636c,120720,120720,,269636,xe" fillcolor="#4472c4 [3204]" stroked="f" strokeweight="1pt">
                      <v:stroke joinstyle="miter"/>
                      <v:path arrowok="t" o:connecttype="custom" o:connectlocs="269636,0;1348149,0;1617785,269636;1617785,2250831;1617785,2250831;0,2250831;0,2250831;0,269636;269636,0" o:connectangles="0,0,0,0,0,0,0,0,0"/>
                    </v:shape>
                    <v:oval id="Oval 35700770" o:spid="_x0000_s1807" style="position:absolute;left:14843;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" fillcolor="white [3212]" strokecolor="#2e75b6" strokeweight="4.5pt">
                      <v:stroke joinstyle="miter"/>
                      <v:shadow on="t" color="black" opacity="26214f" origin=",-.5" offset="0,3pt"/>
                    </v:oval>
                    <v:shape id="مربع نص 166" o:spid="_x0000_s1808" type="#_x0000_t202" style="position:absolute;left:15122;top:16919;width:15139;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" filled="f" stroked="f">
                      <v:textbox>
                        <w:txbxContent>
                          <w:p w14:paraId="2C0DD6BD" w14:textId="18B93C7C"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البشرية</w:t>
                            </w:r>
                          </w:p>
                        </w:txbxContent>
                      </v:textbox>
                    </v:shape>
                  </v:group>
                  <v:shape id="مربع نص 166" o:spid="_x0000_s1809" type="#_x0000_t202" style="position:absolute;left:14856;top:577;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" filled="f" stroked="f">
                    <v:textbox>
                      <w:txbxContent>
                        <w:p w14:paraId="0AD1A0B2" w14:textId="77777777" w:rsidR="00C22C2D" w:rsidRDefault="00C22C2D" w:rsidP="00C22C2D">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v:textbox>
                  </v:shape>
                </v:group>
                <v:group id="Group 35700773" o:spid="_x0000_s1810" style="position:absolute;left:29205;width:12292;height:20761" coordorigin="29205"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">
                  <v:group id="Group 35700774" o:spid="_x0000_s1811" style="position:absolute;left:29205;width:12292;height:20761" coordorigin="29205"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">
                    <v:shape id="Rectangle: Top Corners Rounded 35700775" o:spid="_x0000_s1812" style="position:absolute;left:29205;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" path="m269636,l1348149,v148916,,269636,120720,269636,269636l1617785,2250831r,l,2250831r,l,269636c,120720,120720,,269636,xe" fillcolor="#ffd366" stroked="f" strokeweight="1pt">
                      <v:stroke joinstyle="miter"/>
                      <v:path arrowok="t" o:connecttype="custom" o:connectlocs="269636,0;1348149,0;1617785,269636;1617785,2250831;1617785,2250831;0,2250831;0,2250831;0,269636;269636,0" o:connectangles="0,0,0,0,0,0,0,0,0"/>
                    </v:shape>
                    <v:oval id="Oval 35700776" o:spid="_x0000_s1813" style="position:absolute;left:29445;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" fillcolor="white [3212]" strokecolor="#ffd366" strokeweight="4.5pt">
                      <v:stroke joinstyle="miter"/>
                      <v:shadow on="t" color="black" opacity="26214f" origin=",-.5" offset="0,3pt"/>
                    </v:oval>
                    <v:shape id="مربع نص 166" o:spid="_x0000_s1814" type="#_x0000_t202" style="position:absolute;left:29725;top:16919;width:15139;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" filled="f" stroked="f">
                      <v:textbox>
                        <w:txbxContent>
                          <w:p w14:paraId="744AE03F" w14:textId="57C95480"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المؤسسية</w:t>
                            </w:r>
                          </w:p>
                        </w:txbxContent>
                      </v:textbox>
                    </v:shape>
                  </v:group>
                  <v:shape id="مربع نص 166" o:spid="_x0000_s1815" type="#_x0000_t202" style="position:absolute;left:29564;top:577;width:11501;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" filled="f" stroked="f">
                    <v:textbox>
                      <w:txbxContent>
                        <w:p w14:paraId="791C5FA8" w14:textId="77777777" w:rsidR="00C22C2D" w:rsidRDefault="00C22C2D" w:rsidP="00C22C2D">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v:textbox>
                  </v:shape>
                </v:group>
                <v:group id="Group 35700779" o:spid="_x0000_s1816" style="position:absolute;left:43808;width:12292;height:20761" coordorigin="43808"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">
                  <v:group id="Group 35700780" o:spid="_x0000_s1817" style="position:absolute;left:43808;width:12292;height:20761" coordorigin="43808"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">
                    <v:shape id="Rectangle: Top Corners Rounded 35700781" o:spid="_x0000_s1818" style="position:absolute;left:43808;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" path="m269636,l1348149,v148916,,269636,120720,269636,269636l1617785,2250831r,l,2250831r,l,269636c,120720,120720,,269636,xe" fillcolor="#7f7f7f" stroked="f" strokeweight="1pt">
                      <v:stroke joinstyle="miter"/>
                      <v:path arrowok="t" o:connecttype="custom" o:connectlocs="269636,0;1348149,0;1617785,269636;1617785,2250831;1617785,2250831;0,2250831;0,2250831;0,269636;269636,0" o:connectangles="0,0,0,0,0,0,0,0,0"/>
                    </v:shape>
                    <v:oval id="Oval 35700782" o:spid="_x0000_s1819" style="position:absolute;left:44048;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" fillcolor="white [3212]" strokecolor="#7f7f7f" strokeweight="4.5pt">
                      <v:stroke joinstyle="miter"/>
                      <v:shadow on="t" color="black" opacity="26214f" origin=",-.5" offset="0,3pt"/>
                    </v:oval>
                    <v:shape id="مربع نص 166" o:spid="_x0000_s1820" type="#_x0000_t202" style="position:absolute;left:44328;top:16919;width:15139;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" filled="f" stroked="f">
                      <v:textbox>
                        <w:txbxContent>
                          <w:p w14:paraId="0C25C9E5" w14:textId="0EA2375C" w:rsidR="00C22C2D" w:rsidRDefault="00C22C2D" w:rsidP="00C22C2D">
                            <w:pPr>
                              <w:bidi w:val="0"/>
                              <w:jc w:val="center"/>
                              <w:rPr>
                                <w:rFonts w:ascii="Adobe Arabic" w:hAnsi="Adobe Arabic" w:cs="Adobe Arabic"/>
                                <w:b/>
                                <w:bCs/>
                                <w:color w:val="FFFFFF" w:themeColor="background1"/>
                                <w:kern w:val="24"/>
                                <w:sz w:val="36"/>
                                <w:szCs w:val="36"/>
                              </w:rPr>
                            </w:pPr>
                            <w:r w:rsidRPr="00C22C2D">
                              <w:rPr>
                                <w:rFonts w:eastAsia="Calibri" w:hAnsi="Adobe Arabic" w:cs="Adobe Arabic"/>
                                <w:b/>
                                <w:bCs/>
                                <w:color w:val="FFFFFF"/>
                                <w:kern w:val="24"/>
                                <w:sz w:val="36"/>
                                <w:szCs w:val="36"/>
                                <w:rtl/>
                                <w:lang w:bidi="ar-EG"/>
                              </w:rPr>
                              <w:t>الاستدامة المجتمعية</w:t>
                            </w:r>
                          </w:p>
                        </w:txbxContent>
                      </v:textbox>
                    </v:shape>
                  </v:group>
                  <v:shape id="مربع نص 166" o:spid="_x0000_s1821" type="#_x0000_t202" style="position:absolute;left:44167;top:577;width:11501;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" filled="f" stroked="f">
                    <v:textbox>
                      <w:txbxContent>
                        <w:p w14:paraId="5A86E671" w14:textId="77777777" w:rsidR="00C22C2D" w:rsidRDefault="00C22C2D" w:rsidP="00C22C2D">
                          <w:pPr>
                            <w:bidi w:val="0"/>
                            <w:jc w:val="center"/>
                            <w:rPr>
                              <w:rFonts w:ascii="ADLaM Display" w:eastAsia="ADLaM Display" w:hAnsi="ADLaM Display" w:cs="ADLaM Display"/>
                              <w:b/>
                              <w:bCs/>
                              <w:color w:val="7F7F7F"/>
                              <w:kern w:val="24"/>
                              <w:sz w:val="120"/>
                              <w:szCs w:val="120"/>
                            </w:rPr>
                          </w:pPr>
                          <w:r>
                            <w:rPr>
                              <w:rFonts w:ascii="ADLaM Display" w:eastAsia="ADLaM Display" w:hAnsi="ADLaM Display" w:cs="ADLaM Display"/>
                              <w:b/>
                              <w:bCs/>
                              <w:color w:val="7F7F7F"/>
                              <w:kern w:val="24"/>
                              <w:sz w:val="120"/>
                              <w:szCs w:val="120"/>
                            </w:rPr>
                            <w:t>04</w:t>
                          </w:r>
                        </w:p>
                      </w:txbxContent>
                    </v:textbox>
                  </v:shape>
                </v:group>
                <w10:anchorlock/>
              </v:group>
            </w:pict>
          </mc:Fallback>
        </mc:AlternateContent>
      </w:r>
    </w:p>
    <w:p w14:paraId="20732C30" w14:textId="03A3E582" w:rsidR="0042208F" w:rsidRPr="001B17CB" w:rsidRDefault="0042208F" w:rsidP="0042208F">
      <w:pPr>
        <w:rPr>
          <w:rtl/>
        </w:rPr>
      </w:pPr>
      <w:r w:rsidRPr="002A078C">
        <w:rPr>
          <w:rFonts w:ascii="Sakkal Majalla" w:hAnsi="Sakkal Majalla"/>
          <w:noProof/>
          <w:sz w:val="34"/>
          <w:lang w:bidi="ar-EG"/>
        </w:rPr>
        <w:lastRenderedPageBreak/>
        <mc:AlternateContent>
          <mc:Choice Requires="wpg">
            <w:drawing>
              <wp:inline distT="0" distB="0" distL="0" distR="0" wp14:anchorId="41A865EC" wp14:editId="1E1709E3">
                <wp:extent cx="5731510" cy="892088"/>
                <wp:effectExtent l="0" t="0" r="2540" b="22860"/>
                <wp:docPr id="1088653234"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235" name="مجموعة 47"/>
                        <wpg:cNvGrpSpPr/>
                        <wpg:grpSpPr>
                          <a:xfrm>
                            <a:off x="0" y="0"/>
                            <a:ext cx="5731510" cy="895351"/>
                            <a:chOff x="0" y="0"/>
                            <a:chExt cx="5878196" cy="918845"/>
                          </a:xfrm>
                        </wpg:grpSpPr>
                        <wpg:grpSp>
                          <wpg:cNvPr id="1088653236" name="مجموعة 48"/>
                          <wpg:cNvGrpSpPr/>
                          <wpg:grpSpPr>
                            <a:xfrm>
                              <a:off x="0" y="0"/>
                              <a:ext cx="5878196" cy="918845"/>
                              <a:chOff x="0" y="0"/>
                              <a:chExt cx="6240348" cy="919070"/>
                            </a:xfrm>
                          </wpg:grpSpPr>
                          <wpg:grpSp>
                            <wpg:cNvPr id="1088653237" name="مجموعة 49"/>
                            <wpg:cNvGrpSpPr/>
                            <wpg:grpSpPr>
                              <a:xfrm>
                                <a:off x="0" y="169208"/>
                                <a:ext cx="5433072" cy="580613"/>
                                <a:chOff x="0" y="169208"/>
                                <a:chExt cx="5433072" cy="580613"/>
                              </a:xfrm>
                            </wpg:grpSpPr>
                            <wps:wsp>
                              <wps:cNvPr id="10886532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41" name="مربع نص 41"/>
                          <wps:cNvSpPr txBox="1"/>
                          <wps:spPr>
                            <a:xfrm>
                              <a:off x="204466" y="256739"/>
                              <a:ext cx="4615440" cy="389157"/>
                            </a:xfrm>
                            <a:prstGeom prst="rect">
                              <a:avLst/>
                            </a:prstGeom>
                            <a:noFill/>
                          </wps:spPr>
                          <wps:txbx>
                            <w:txbxContent>
                              <w:p w14:paraId="7D72E315" w14:textId="1714A491"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المالية:</w:t>
                                </w:r>
                              </w:p>
                            </w:txbxContent>
                          </wps:txbx>
                          <wps:bodyPr wrap="square" rtlCol="1">
                            <a:spAutoFit/>
                          </wps:bodyPr>
                        </wps:wsp>
                      </wpg:grpSp>
                      <pic:pic xmlns:pic="http://schemas.openxmlformats.org/drawingml/2006/picture">
                        <pic:nvPicPr>
                          <pic:cNvPr id="1088653242"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1A865EC" id="_x0000_s18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bqslpcwcAAP0c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18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">
                  <v:group id="مجموعة 48" o:spid="_x0000_s18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">
                    <v:group id="مجموعة 49" o:spid="_x0000_s18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">
                      <v:shape id="شكل حر 50" o:spid="_x0000_s18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" fillcolor="#a5a5a5 [2092]" stroked="f" strokeweight="1pt">
                        <v:stroke joinstyle="miter"/>
                      </v:roundrect>
                    </v:group>
                    <v:oval id="شكل بيضاوي 52" o:spid="_x0000_s18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" filled="f" strokecolor="#168489" strokeweight="1pt">
                      <v:stroke joinstyle="miter"/>
                    </v:oval>
                  </v:group>
                  <v:shape id="مربع نص 41" o:spid="_x0000_s1829"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" filled="f" stroked="f">
                    <v:textbox style="mso-fit-shape-to-text:t">
                      <w:txbxContent>
                        <w:p w14:paraId="7D72E315" w14:textId="1714A491"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المالية:</w:t>
                          </w:r>
                        </w:p>
                      </w:txbxContent>
                    </v:textbox>
                  </v:shape>
                </v:group>
                <v:shape id="صورة 54" o:spid="_x0000_s18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">
                  <v:imagedata r:id="rId89" o:title=""/>
                </v:shape>
                <w10:anchorlock/>
              </v:group>
            </w:pict>
          </mc:Fallback>
        </mc:AlternateContent>
      </w:r>
    </w:p>
    <w:p w14:paraId="6B6E06FA" w14:textId="77777777" w:rsidR="0042208F" w:rsidRPr="001B17CB" w:rsidRDefault="0042208F" w:rsidP="0042208F">
      <w:pPr>
        <w:rPr>
          <w:rtl/>
        </w:rPr>
      </w:pPr>
      <w:r w:rsidRPr="001B17CB">
        <w:rPr>
          <w:rtl/>
        </w:rPr>
        <w:t xml:space="preserve">   - تنويع مصادر التمويل (حكومي، خاص، مجتمعي).</w:t>
      </w:r>
    </w:p>
    <w:p w14:paraId="770EA086" w14:textId="77777777" w:rsidR="0042208F" w:rsidRPr="001B17CB" w:rsidRDefault="0042208F" w:rsidP="0042208F">
      <w:pPr>
        <w:rPr>
          <w:rtl/>
        </w:rPr>
      </w:pPr>
      <w:r w:rsidRPr="001B17CB">
        <w:rPr>
          <w:rtl/>
        </w:rPr>
        <w:t xml:space="preserve">   - تطوير نماذج التمويل الذاتي (المشاريع المدرّة للدخل).</w:t>
      </w:r>
    </w:p>
    <w:p w14:paraId="073130B1" w14:textId="77777777" w:rsidR="0042208F" w:rsidRPr="001B17CB" w:rsidRDefault="0042208F" w:rsidP="0042208F">
      <w:pPr>
        <w:rPr>
          <w:rtl/>
        </w:rPr>
      </w:pPr>
      <w:r w:rsidRPr="001B17CB">
        <w:rPr>
          <w:rtl/>
        </w:rPr>
        <w:t xml:space="preserve">   - بناء صندوق طوارئ للمشروع.</w:t>
      </w:r>
    </w:p>
    <w:p w14:paraId="05259B18" w14:textId="77777777" w:rsidR="0042208F" w:rsidRDefault="0042208F" w:rsidP="0042208F">
      <w:pPr>
        <w:rPr>
          <w:rtl/>
        </w:rPr>
      </w:pPr>
      <w:r w:rsidRPr="001B17CB">
        <w:rPr>
          <w:rtl/>
        </w:rPr>
        <w:t xml:space="preserve">   - تحسين كفاءة استخدام الموارد.</w:t>
      </w:r>
    </w:p>
    <w:p w14:paraId="43399948" w14:textId="61BCCEE0"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235957FF" wp14:editId="0F2BB385">
                <wp:extent cx="5731510" cy="892088"/>
                <wp:effectExtent l="0" t="0" r="2540" b="22860"/>
                <wp:docPr id="1088653243"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88653244" name="مجموعة 47"/>
                        <wpg:cNvGrpSpPr/>
                        <wpg:grpSpPr>
                          <a:xfrm>
                            <a:off x="0" y="0"/>
                            <a:ext cx="5731510" cy="895351"/>
                            <a:chOff x="0" y="0"/>
                            <a:chExt cx="5878196" cy="918845"/>
                          </a:xfrm>
                        </wpg:grpSpPr>
                        <wpg:grpSp>
                          <wpg:cNvPr id="1088653245" name="مجموعة 48"/>
                          <wpg:cNvGrpSpPr/>
                          <wpg:grpSpPr>
                            <a:xfrm>
                              <a:off x="0" y="0"/>
                              <a:ext cx="5878196" cy="918845"/>
                              <a:chOff x="0" y="0"/>
                              <a:chExt cx="6240348" cy="919070"/>
                            </a:xfrm>
                          </wpg:grpSpPr>
                          <wpg:grpSp>
                            <wpg:cNvPr id="1088653246" name="مجموعة 49"/>
                            <wpg:cNvGrpSpPr/>
                            <wpg:grpSpPr>
                              <a:xfrm>
                                <a:off x="0" y="169208"/>
                                <a:ext cx="5433072" cy="580613"/>
                                <a:chOff x="0" y="169208"/>
                                <a:chExt cx="5433072" cy="580613"/>
                              </a:xfrm>
                            </wpg:grpSpPr>
                            <wps:wsp>
                              <wps:cNvPr id="10886532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26" name="مربع نص 41"/>
                          <wps:cNvSpPr txBox="1"/>
                          <wps:spPr>
                            <a:xfrm>
                              <a:off x="204466" y="256739"/>
                              <a:ext cx="4615440" cy="389157"/>
                            </a:xfrm>
                            <a:prstGeom prst="rect">
                              <a:avLst/>
                            </a:prstGeom>
                            <a:noFill/>
                          </wps:spPr>
                          <wps:txbx>
                            <w:txbxContent>
                              <w:p w14:paraId="13BA4789" w14:textId="3F9120BC"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البشرية:</w:t>
                                </w:r>
                              </w:p>
                            </w:txbxContent>
                          </wps:txbx>
                          <wps:bodyPr wrap="square" rtlCol="1">
                            <a:spAutoFit/>
                          </wps:bodyPr>
                        </wps:wsp>
                      </wpg:grpSp>
                      <pic:pic xmlns:pic="http://schemas.openxmlformats.org/drawingml/2006/picture">
                        <pic:nvPicPr>
                          <pic:cNvPr id="102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35957FF" id="_x0000_s18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s/hfUHQHAADlHA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8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">
                  <v:group id="مجموعة 48" o:spid="_x0000_s18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">
                    <v:group id="مجموعة 49" o:spid="_x0000_s18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">
                      <v:shape id="شكل حر 50" o:spid="_x0000_s18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" fillcolor="#a5a5a5 [2092]" stroked="f" strokeweight="1pt">
                        <v:stroke joinstyle="miter"/>
                      </v:roundrect>
                    </v:group>
                    <v:oval id="شكل بيضاوي 52" o:spid="_x0000_s18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" filled="f" strokecolor="#168489" strokeweight="1pt">
                      <v:stroke joinstyle="miter"/>
                    </v:oval>
                  </v:group>
                  <v:shape id="مربع نص 41" o:spid="_x0000_s1838"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" filled="f" stroked="f">
                    <v:textbox style="mso-fit-shape-to-text:t">
                      <w:txbxContent>
                        <w:p w14:paraId="13BA4789" w14:textId="3F9120BC"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البشرية:</w:t>
                          </w:r>
                        </w:p>
                      </w:txbxContent>
                    </v:textbox>
                  </v:shape>
                </v:group>
                <v:shape id="صورة 54" o:spid="_x0000_s18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">
                  <v:imagedata r:id="rId89" o:title=""/>
                </v:shape>
                <w10:anchorlock/>
              </v:group>
            </w:pict>
          </mc:Fallback>
        </mc:AlternateContent>
      </w:r>
    </w:p>
    <w:p w14:paraId="4F4EB28D" w14:textId="77777777" w:rsidR="0042208F" w:rsidRPr="001B17CB" w:rsidRDefault="0042208F" w:rsidP="0042208F">
      <w:pPr>
        <w:rPr>
          <w:rtl/>
        </w:rPr>
      </w:pPr>
      <w:r w:rsidRPr="001B17CB">
        <w:rPr>
          <w:rtl/>
        </w:rPr>
        <w:t xml:space="preserve">   - بناء كوادر متطوّعة مستدامة.</w:t>
      </w:r>
    </w:p>
    <w:p w14:paraId="19249CBF" w14:textId="77777777" w:rsidR="0042208F" w:rsidRPr="001B17CB" w:rsidRDefault="0042208F" w:rsidP="0042208F">
      <w:pPr>
        <w:rPr>
          <w:rtl/>
        </w:rPr>
      </w:pPr>
      <w:r w:rsidRPr="001B17CB">
        <w:rPr>
          <w:rtl/>
        </w:rPr>
        <w:t xml:space="preserve">   - إعداد قيادات الصف الثاني.</w:t>
      </w:r>
    </w:p>
    <w:p w14:paraId="2C9E16D7" w14:textId="77777777" w:rsidR="0042208F" w:rsidRPr="001B17CB" w:rsidRDefault="0042208F" w:rsidP="0042208F">
      <w:pPr>
        <w:rPr>
          <w:rtl/>
        </w:rPr>
      </w:pPr>
      <w:r w:rsidRPr="001B17CB">
        <w:rPr>
          <w:rtl/>
        </w:rPr>
        <w:t xml:space="preserve">   - توثيق الخبرات والمعارف وإدارتها.</w:t>
      </w:r>
    </w:p>
    <w:p w14:paraId="47DF0C93" w14:textId="77777777" w:rsidR="0042208F" w:rsidRDefault="0042208F" w:rsidP="0042208F">
      <w:pPr>
        <w:rPr>
          <w:rtl/>
        </w:rPr>
      </w:pPr>
      <w:r w:rsidRPr="001B17CB">
        <w:rPr>
          <w:rtl/>
        </w:rPr>
        <w:t xml:space="preserve">   - تطوير أنظمة لنقل المعرفة بين الأجيال المتعاقبة من المتطوّعين.</w:t>
      </w:r>
    </w:p>
    <w:p w14:paraId="09B82A86" w14:textId="3D88C62E"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327A97A" wp14:editId="3EE94BA6">
                <wp:extent cx="5731510" cy="892088"/>
                <wp:effectExtent l="0" t="0" r="2540" b="22860"/>
                <wp:docPr id="102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31" name="مجموعة 47"/>
                        <wpg:cNvGrpSpPr/>
                        <wpg:grpSpPr>
                          <a:xfrm>
                            <a:off x="0" y="0"/>
                            <a:ext cx="5731510" cy="895351"/>
                            <a:chOff x="0" y="0"/>
                            <a:chExt cx="5878196" cy="918845"/>
                          </a:xfrm>
                        </wpg:grpSpPr>
                        <wpg:grpSp>
                          <wpg:cNvPr id="1032" name="مجموعة 48"/>
                          <wpg:cNvGrpSpPr/>
                          <wpg:grpSpPr>
                            <a:xfrm>
                              <a:off x="0" y="0"/>
                              <a:ext cx="5878196" cy="918845"/>
                              <a:chOff x="0" y="0"/>
                              <a:chExt cx="6240348" cy="919070"/>
                            </a:xfrm>
                          </wpg:grpSpPr>
                          <wpg:grpSp>
                            <wpg:cNvPr id="1033" name="مجموعة 49"/>
                            <wpg:cNvGrpSpPr/>
                            <wpg:grpSpPr>
                              <a:xfrm>
                                <a:off x="0" y="169208"/>
                                <a:ext cx="5433072" cy="580613"/>
                                <a:chOff x="0" y="169208"/>
                                <a:chExt cx="5433072" cy="580613"/>
                              </a:xfrm>
                            </wpg:grpSpPr>
                            <wps:wsp>
                              <wps:cNvPr id="103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3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9" name="مربع نص 41"/>
                          <wps:cNvSpPr txBox="1"/>
                          <wps:spPr>
                            <a:xfrm>
                              <a:off x="204466" y="256739"/>
                              <a:ext cx="4615440" cy="389157"/>
                            </a:xfrm>
                            <a:prstGeom prst="rect">
                              <a:avLst/>
                            </a:prstGeom>
                            <a:noFill/>
                          </wps:spPr>
                          <wps:txbx>
                            <w:txbxContent>
                              <w:p w14:paraId="7943FC84" w14:textId="1470FC93"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المؤسسية:</w:t>
                                </w:r>
                              </w:p>
                            </w:txbxContent>
                          </wps:txbx>
                          <wps:bodyPr wrap="square" rtlCol="1">
                            <a:spAutoFit/>
                          </wps:bodyPr>
                        </wps:wsp>
                      </wpg:grpSp>
                      <pic:pic xmlns:pic="http://schemas.openxmlformats.org/drawingml/2006/picture">
                        <pic:nvPicPr>
                          <pic:cNvPr id="1041"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27A97A" id="_x0000_s18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6nRsicAcAAM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8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">
                  <v:group id="مجموعة 48" o:spid="_x0000_s18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group id="مجموعة 49" o:spid="_x0000_s18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">
                      <v:shape id="شكل حر 50" o:spid="_x0000_s18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" fillcolor="#a5a5a5 [2092]" stroked="f" strokeweight="1pt">
                        <v:stroke joinstyle="miter"/>
                      </v:roundrect>
                    </v:group>
                    <v:oval id="شكل بيضاوي 52" o:spid="_x0000_s18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" filled="f" strokecolor="#168489" strokeweight="1pt">
                      <v:stroke joinstyle="miter"/>
                    </v:oval>
                  </v:group>
                  <v:shape id="مربع نص 41" o:spid="_x0000_s1847"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" filled="f" stroked="f">
                    <v:textbox style="mso-fit-shape-to-text:t">
                      <w:txbxContent>
                        <w:p w14:paraId="7943FC84" w14:textId="1470FC93"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المؤسسية:</w:t>
                          </w:r>
                        </w:p>
                      </w:txbxContent>
                    </v:textbox>
                  </v:shape>
                </v:group>
                <v:shape id="صورة 54" o:spid="_x0000_s18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">
                  <v:imagedata r:id="rId89" o:title=""/>
                </v:shape>
                <w10:anchorlock/>
              </v:group>
            </w:pict>
          </mc:Fallback>
        </mc:AlternateContent>
      </w:r>
    </w:p>
    <w:p w14:paraId="2FEB1ECE" w14:textId="77777777" w:rsidR="0042208F" w:rsidRPr="001B17CB" w:rsidRDefault="0042208F" w:rsidP="0042208F">
      <w:pPr>
        <w:rPr>
          <w:rtl/>
        </w:rPr>
      </w:pPr>
      <w:r w:rsidRPr="001B17CB">
        <w:rPr>
          <w:rtl/>
        </w:rPr>
        <w:t xml:space="preserve">   - تطوير أنظمة وإجراءات واضحة.</w:t>
      </w:r>
    </w:p>
    <w:p w14:paraId="6A098233" w14:textId="77777777" w:rsidR="0042208F" w:rsidRPr="001B17CB" w:rsidRDefault="0042208F" w:rsidP="0042208F">
      <w:pPr>
        <w:rPr>
          <w:rtl/>
        </w:rPr>
      </w:pPr>
      <w:r w:rsidRPr="001B17CB">
        <w:rPr>
          <w:rtl/>
        </w:rPr>
        <w:t xml:space="preserve">   - مأسسة العمل التطوّعي وتحويله إلى ثقافة.</w:t>
      </w:r>
    </w:p>
    <w:p w14:paraId="09D4D5AB" w14:textId="77777777" w:rsidR="0042208F" w:rsidRPr="001B17CB" w:rsidRDefault="0042208F" w:rsidP="0042208F">
      <w:pPr>
        <w:rPr>
          <w:rtl/>
        </w:rPr>
      </w:pPr>
      <w:r w:rsidRPr="001B17CB">
        <w:rPr>
          <w:rtl/>
        </w:rPr>
        <w:t xml:space="preserve">   - بناء هياكل تنظيمية مرنة وقوية.</w:t>
      </w:r>
    </w:p>
    <w:p w14:paraId="4515AD41" w14:textId="77777777" w:rsidR="0042208F" w:rsidRDefault="0042208F" w:rsidP="0042208F">
      <w:pPr>
        <w:rPr>
          <w:rtl/>
        </w:rPr>
      </w:pPr>
      <w:r w:rsidRPr="001B17CB">
        <w:rPr>
          <w:rtl/>
        </w:rPr>
        <w:t xml:space="preserve">   - تطوير استراتيجيات وخطط طويلة المدى.</w:t>
      </w:r>
    </w:p>
    <w:p w14:paraId="285DED12" w14:textId="54B5684B"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4E6EF99C" wp14:editId="5A4AABD5">
                <wp:extent cx="5731510" cy="892088"/>
                <wp:effectExtent l="0" t="0" r="2540" b="22860"/>
                <wp:docPr id="1042"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43" name="مجموعة 47"/>
                        <wpg:cNvGrpSpPr/>
                        <wpg:grpSpPr>
                          <a:xfrm>
                            <a:off x="0" y="0"/>
                            <a:ext cx="5731510" cy="895351"/>
                            <a:chOff x="0" y="0"/>
                            <a:chExt cx="5878196" cy="918845"/>
                          </a:xfrm>
                        </wpg:grpSpPr>
                        <wpg:grpSp>
                          <wpg:cNvPr id="1044" name="مجموعة 48"/>
                          <wpg:cNvGrpSpPr/>
                          <wpg:grpSpPr>
                            <a:xfrm>
                              <a:off x="0" y="0"/>
                              <a:ext cx="5878196" cy="918845"/>
                              <a:chOff x="0" y="0"/>
                              <a:chExt cx="6240348" cy="919070"/>
                            </a:xfrm>
                          </wpg:grpSpPr>
                          <wpg:grpSp>
                            <wpg:cNvPr id="1045" name="مجموعة 49"/>
                            <wpg:cNvGrpSpPr/>
                            <wpg:grpSpPr>
                              <a:xfrm>
                                <a:off x="0" y="169208"/>
                                <a:ext cx="5433072" cy="580613"/>
                                <a:chOff x="0" y="169208"/>
                                <a:chExt cx="5433072" cy="580613"/>
                              </a:xfrm>
                            </wpg:grpSpPr>
                            <wps:wsp>
                              <wps:cNvPr id="10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9" name="مربع نص 41"/>
                          <wps:cNvSpPr txBox="1"/>
                          <wps:spPr>
                            <a:xfrm>
                              <a:off x="204466" y="256739"/>
                              <a:ext cx="4615440" cy="389157"/>
                            </a:xfrm>
                            <a:prstGeom prst="rect">
                              <a:avLst/>
                            </a:prstGeom>
                            <a:noFill/>
                          </wps:spPr>
                          <wps:txbx>
                            <w:txbxContent>
                              <w:p w14:paraId="365C9DA9" w14:textId="49722A95"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المجتمعية:</w:t>
                                </w:r>
                              </w:p>
                            </w:txbxContent>
                          </wps:txbx>
                          <wps:bodyPr wrap="square" rtlCol="1">
                            <a:spAutoFit/>
                          </wps:bodyPr>
                        </wps:wsp>
                      </wpg:grpSp>
                      <pic:pic xmlns:pic="http://schemas.openxmlformats.org/drawingml/2006/picture">
                        <pic:nvPicPr>
                          <pic:cNvPr id="1050"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E6EF99C" id="_x0000_s18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">
                <v:group id="مجموعة 47" o:spid="_x0000_s18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">
                  <v:group id="مجموعة 48" o:spid="_x0000_s18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group id="مجموعة 49" o:spid="_x0000_s18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شكل حر 50" o:spid="_x0000_s18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" fillcolor="#a5a5a5 [2092]" stroked="f" strokeweight="1pt">
                        <v:stroke joinstyle="miter"/>
                      </v:roundrect>
                    </v:group>
                    <v:oval id="شكل بيضاوي 52" o:spid="_x0000_s18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" filled="f" strokecolor="#168489" strokeweight="1pt">
                      <v:stroke joinstyle="miter"/>
                    </v:oval>
                  </v:group>
                  <v:shape id="مربع نص 41" o:spid="_x0000_s1856"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" filled="f" stroked="f">
                    <v:textbox style="mso-fit-shape-to-text:t">
                      <w:txbxContent>
                        <w:p w14:paraId="365C9DA9" w14:textId="49722A95"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الاستدامة المجتمعية:</w:t>
                          </w:r>
                        </w:p>
                      </w:txbxContent>
                    </v:textbox>
                  </v:shape>
                </v:group>
                <v:shape id="صورة 54" o:spid="_x0000_s18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">
                  <v:imagedata r:id="rId89" o:title=""/>
                </v:shape>
                <w10:anchorlock/>
              </v:group>
            </w:pict>
          </mc:Fallback>
        </mc:AlternateContent>
      </w:r>
    </w:p>
    <w:p w14:paraId="1E66C4B8" w14:textId="77777777" w:rsidR="0042208F" w:rsidRPr="001B17CB" w:rsidRDefault="0042208F" w:rsidP="0042208F">
      <w:pPr>
        <w:rPr>
          <w:rtl/>
        </w:rPr>
      </w:pPr>
      <w:r w:rsidRPr="001B17CB">
        <w:rPr>
          <w:rtl/>
        </w:rPr>
        <w:t xml:space="preserve">   - إشراك المجتمع المحلي في تصميم وتنفيذ المشروع.</w:t>
      </w:r>
    </w:p>
    <w:p w14:paraId="679596CA" w14:textId="77777777" w:rsidR="0042208F" w:rsidRPr="001B17CB" w:rsidRDefault="0042208F" w:rsidP="0042208F">
      <w:pPr>
        <w:rPr>
          <w:rtl/>
        </w:rPr>
      </w:pPr>
      <w:r w:rsidRPr="001B17CB">
        <w:rPr>
          <w:rtl/>
        </w:rPr>
        <w:t xml:space="preserve">   - تعزيز ملكية المجتمع للمشروع.</w:t>
      </w:r>
    </w:p>
    <w:p w14:paraId="70C6BC50" w14:textId="77777777" w:rsidR="0042208F" w:rsidRPr="001B17CB" w:rsidRDefault="0042208F" w:rsidP="0042208F">
      <w:pPr>
        <w:rPr>
          <w:rtl/>
        </w:rPr>
      </w:pPr>
      <w:r w:rsidRPr="001B17CB">
        <w:rPr>
          <w:rtl/>
        </w:rPr>
        <w:lastRenderedPageBreak/>
        <w:t xml:space="preserve">   - بناء شبكة من العلاقات والشراكات المجتمعية.</w:t>
      </w:r>
    </w:p>
    <w:p w14:paraId="13334FB6" w14:textId="77777777" w:rsidR="0042208F" w:rsidRPr="001B17CB" w:rsidRDefault="0042208F" w:rsidP="0042208F">
      <w:pPr>
        <w:rPr>
          <w:rtl/>
        </w:rPr>
      </w:pPr>
      <w:r w:rsidRPr="001B17CB">
        <w:rPr>
          <w:rtl/>
        </w:rPr>
        <w:t xml:space="preserve">   - تعزيز ثقة المجتمع في المشروع وقيمته.</w:t>
      </w:r>
    </w:p>
    <w:p w14:paraId="3285BC54" w14:textId="77777777" w:rsidR="0042208F" w:rsidRPr="00C22C2D" w:rsidRDefault="0042208F" w:rsidP="00C22C2D">
      <w:pPr>
        <w:pStyle w:val="ad"/>
        <w:rPr>
          <w:b w:val="0"/>
          <w:bCs/>
          <w:color w:val="168489"/>
          <w:rtl/>
        </w:rPr>
      </w:pPr>
      <w:r w:rsidRPr="00C22C2D">
        <w:rPr>
          <w:b w:val="0"/>
          <w:bCs/>
          <w:color w:val="168489"/>
          <w:rtl/>
        </w:rPr>
        <w:t>استراتيجيات تطوير المشاريع التطوّعية:</w:t>
      </w:r>
    </w:p>
    <w:p w14:paraId="4F96B9BB" w14:textId="77777777" w:rsidR="0042208F" w:rsidRDefault="0042208F" w:rsidP="0042208F">
      <w:pPr>
        <w:rPr>
          <w:rtl/>
        </w:rPr>
      </w:pPr>
      <w:r w:rsidRPr="001B17CB">
        <w:rPr>
          <w:rtl/>
        </w:rPr>
        <w:t>تحتاج المشاريع التطوّعية إلى تطوير مستمر لضمان ملاءمتها للمتغيّرات وتعظيم أثرها:</w:t>
      </w:r>
    </w:p>
    <w:p w14:paraId="0B564077" w14:textId="21C5979B" w:rsidR="00DB65B3" w:rsidRDefault="00DB65B3" w:rsidP="00DB65B3">
      <w:pPr>
        <w:rPr>
          <w:rtl/>
        </w:rPr>
      </w:pPr>
      <w:r w:rsidRPr="00DB65B3">
        <w:rPr>
          <w:noProof/>
        </w:rPr>
        <mc:AlternateContent>
          <mc:Choice Requires="wpg">
            <w:drawing>
              <wp:inline distT="0" distB="0" distL="0" distR="0" wp14:anchorId="3455E6FB" wp14:editId="18AF019A">
                <wp:extent cx="5719445" cy="2919204"/>
                <wp:effectExtent l="0" t="0" r="0" b="0"/>
                <wp:docPr id="35700785" name="Group 20"/>
                <wp:cNvGraphicFramePr/>
                <a:graphic xmlns:a="http://schemas.openxmlformats.org/drawingml/2006/main">
                  <a:graphicData uri="http://schemas.microsoft.com/office/word/2010/wordprocessingGroup">
                    <wpg:wgp>
                      <wpg:cNvGrpSpPr/>
                      <wpg:grpSpPr>
                        <a:xfrm flipH="1">
                          <a:off x="0" y="0"/>
                          <a:ext cx="5719445" cy="2919204"/>
                          <a:chOff x="0" y="0"/>
                          <a:chExt cx="5719445" cy="2919204"/>
                        </a:xfrm>
                      </wpg:grpSpPr>
                      <wpg:grpSp>
                        <wpg:cNvPr id="35700786" name="Group 35700786"/>
                        <wpg:cNvGrpSpPr/>
                        <wpg:grpSpPr>
                          <a:xfrm>
                            <a:off x="4355867" y="1117709"/>
                            <a:ext cx="1363578" cy="1801495"/>
                            <a:chOff x="4355867" y="1117709"/>
                            <a:chExt cx="1745768" cy="2307101"/>
                          </a:xfrm>
                        </wpg:grpSpPr>
                        <wps:wsp>
                          <wps:cNvPr id="35700787" name="Rectangle: Rounded Corners 35700787"/>
                          <wps:cNvSpPr/>
                          <wps:spPr>
                            <a:xfrm>
                              <a:off x="4357241" y="1117709"/>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88" name="مربع نص 166"/>
                          <wps:cNvSpPr txBox="1"/>
                          <wps:spPr>
                            <a:xfrm>
                              <a:off x="4355867" y="2576708"/>
                              <a:ext cx="1745768" cy="513768"/>
                            </a:xfrm>
                            <a:prstGeom prst="rect">
                              <a:avLst/>
                            </a:prstGeom>
                          </wps:spPr>
                          <wps:txbx>
                            <w:txbxContent>
                              <w:p w14:paraId="104AE06F" w14:textId="05DBB7E4"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تمكين المستفيدين</w:t>
                                </w:r>
                              </w:p>
                            </w:txbxContent>
                          </wps:txbx>
                          <wps:bodyPr wrap="square" rtlCol="1">
                            <a:noAutofit/>
                          </wps:bodyPr>
                        </wps:wsp>
                      </wpg:grpSp>
                      <wpg:grpSp>
                        <wpg:cNvPr id="35700789" name="Group 35700789"/>
                        <wpg:cNvGrpSpPr/>
                        <wpg:grpSpPr>
                          <a:xfrm>
                            <a:off x="0" y="0"/>
                            <a:ext cx="4318840" cy="2919204"/>
                            <a:chOff x="0" y="0"/>
                            <a:chExt cx="4318840" cy="2919204"/>
                          </a:xfrm>
                        </wpg:grpSpPr>
                        <wpg:grpSp>
                          <wpg:cNvPr id="35700790" name="Group 35700790"/>
                          <wpg:cNvGrpSpPr/>
                          <wpg:grpSpPr>
                            <a:xfrm>
                              <a:off x="0" y="0"/>
                              <a:ext cx="1362504" cy="1801495"/>
                              <a:chOff x="0" y="0"/>
                              <a:chExt cx="1744393" cy="2307101"/>
                            </a:xfrm>
                          </wpg:grpSpPr>
                          <wps:wsp>
                            <wps:cNvPr id="35700791" name="Rectangle: Rounded Corners 35700791"/>
                            <wps:cNvSpPr/>
                            <wps:spPr>
                              <a:xfrm>
                                <a:off x="0" y="0"/>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92" name="مربع نص 166"/>
                            <wps:cNvSpPr txBox="1"/>
                            <wps:spPr>
                              <a:xfrm>
                                <a:off x="60239" y="1384235"/>
                                <a:ext cx="1623496" cy="562951"/>
                              </a:xfrm>
                              <a:prstGeom prst="rect">
                                <a:avLst/>
                              </a:prstGeom>
                            </wps:spPr>
                            <wps:txbx>
                              <w:txbxContent>
                                <w:p w14:paraId="053BC160" w14:textId="54C2021D"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التجديد المستمر</w:t>
                                  </w:r>
                                </w:p>
                              </w:txbxContent>
                            </wps:txbx>
                            <wps:bodyPr wrap="square" rtlCol="1">
                              <a:noAutofit/>
                            </wps:bodyPr>
                          </wps:wsp>
                        </wpg:grpSp>
                        <wpg:grpSp>
                          <wpg:cNvPr id="35700793" name="Group 35700793"/>
                          <wpg:cNvGrpSpPr/>
                          <wpg:grpSpPr>
                            <a:xfrm>
                              <a:off x="1468771" y="1117709"/>
                              <a:ext cx="1362504" cy="1801495"/>
                              <a:chOff x="1468771" y="1117709"/>
                              <a:chExt cx="1744393" cy="2307101"/>
                            </a:xfrm>
                          </wpg:grpSpPr>
                          <wps:wsp>
                            <wps:cNvPr id="35700794" name="Rectangle: Rounded Corners 35700794"/>
                            <wps:cNvSpPr/>
                            <wps:spPr>
                              <a:xfrm>
                                <a:off x="1468771" y="1117709"/>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95" name="مربع نص 166"/>
                            <wps:cNvSpPr txBox="1"/>
                            <wps:spPr>
                              <a:xfrm>
                                <a:off x="1507340" y="2609314"/>
                                <a:ext cx="1666513" cy="453927"/>
                              </a:xfrm>
                              <a:prstGeom prst="rect">
                                <a:avLst/>
                              </a:prstGeom>
                            </wps:spPr>
                            <wps:txbx>
                              <w:txbxContent>
                                <w:p w14:paraId="33492219" w14:textId="28DBC788"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استثمار التكنولوجيا</w:t>
                                  </w:r>
                                </w:p>
                              </w:txbxContent>
                            </wps:txbx>
                            <wps:bodyPr wrap="square" rtlCol="1">
                              <a:noAutofit/>
                            </wps:bodyPr>
                          </wps:wsp>
                        </wpg:grpSp>
                        <wpg:grpSp>
                          <wpg:cNvPr id="35700796" name="Group 35700796"/>
                          <wpg:cNvGrpSpPr/>
                          <wpg:grpSpPr>
                            <a:xfrm>
                              <a:off x="2893230" y="0"/>
                              <a:ext cx="1425610" cy="1801495"/>
                              <a:chOff x="2893230" y="0"/>
                              <a:chExt cx="1825187" cy="2307101"/>
                            </a:xfrm>
                          </wpg:grpSpPr>
                          <wps:wsp>
                            <wps:cNvPr id="35700797" name="Rectangle: Rounded Corners 35700797"/>
                            <wps:cNvSpPr/>
                            <wps:spPr>
                              <a:xfrm>
                                <a:off x="2934157" y="0"/>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700798" name="مربع نص 166"/>
                            <wps:cNvSpPr txBox="1"/>
                            <wps:spPr>
                              <a:xfrm>
                                <a:off x="2893230" y="1314753"/>
                                <a:ext cx="1825187" cy="931874"/>
                              </a:xfrm>
                              <a:prstGeom prst="rect">
                                <a:avLst/>
                              </a:prstGeom>
                            </wps:spPr>
                            <wps:txbx>
                              <w:txbxContent>
                                <w:p w14:paraId="07333A93" w14:textId="425AED67"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بناء الشراكات الاستراتيجية</w:t>
                                  </w:r>
                                </w:p>
                              </w:txbxContent>
                            </wps:txbx>
                            <wps:bodyPr wrap="square" rtlCol="1">
                              <a:noAutofit/>
                            </wps:bodyPr>
                          </wps:wsp>
                        </wpg:grpSp>
                        <wps:wsp>
                          <wps:cNvPr id="35700799" name="مربع نص 166"/>
                          <wps:cNvSpPr txBox="1"/>
                          <wps:spPr>
                            <a:xfrm>
                              <a:off x="106168" y="13642"/>
                              <a:ext cx="1150168" cy="887105"/>
                            </a:xfrm>
                            <a:prstGeom prst="rect">
                              <a:avLst/>
                            </a:prstGeom>
                          </wps:spPr>
                          <wps:txbx>
                            <w:txbxContent>
                              <w:p w14:paraId="5D308862"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wps:txbx>
                          <wps:bodyPr wrap="square" rtlCol="1">
                            <a:noAutofit/>
                          </wps:bodyPr>
                        </wps:wsp>
                        <wps:wsp>
                          <wps:cNvPr id="1279981888" name="مربع نص 166"/>
                          <wps:cNvSpPr txBox="1"/>
                          <wps:spPr>
                            <a:xfrm>
                              <a:off x="3030951" y="13642"/>
                              <a:ext cx="1150168" cy="887105"/>
                            </a:xfrm>
                            <a:prstGeom prst="rect">
                              <a:avLst/>
                            </a:prstGeom>
                          </wps:spPr>
                          <wps:txbx>
                            <w:txbxContent>
                              <w:p w14:paraId="049ACF56"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03</w:t>
                                </w:r>
                              </w:p>
                            </w:txbxContent>
                          </wps:txbx>
                          <wps:bodyPr wrap="square" rtlCol="1">
                            <a:noAutofit/>
                          </wps:bodyPr>
                        </wps:wsp>
                        <wps:wsp>
                          <wps:cNvPr id="1279981889" name="مربع نص 166"/>
                          <wps:cNvSpPr txBox="1"/>
                          <wps:spPr>
                            <a:xfrm>
                              <a:off x="1574939" y="1153229"/>
                              <a:ext cx="1150168" cy="887105"/>
                            </a:xfrm>
                            <a:prstGeom prst="rect">
                              <a:avLst/>
                            </a:prstGeom>
                          </wps:spPr>
                          <wps:txbx>
                            <w:txbxContent>
                              <w:p w14:paraId="179EDA76"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02</w:t>
                                </w:r>
                              </w:p>
                            </w:txbxContent>
                          </wps:txbx>
                          <wps:bodyPr wrap="square" rtlCol="1">
                            <a:noAutofit/>
                          </wps:bodyPr>
                        </wps:wsp>
                      </wpg:grpSp>
                      <wps:wsp>
                        <wps:cNvPr id="1279981890" name="مربع نص 166"/>
                        <wps:cNvSpPr txBox="1"/>
                        <wps:spPr>
                          <a:xfrm>
                            <a:off x="4462572" y="1153229"/>
                            <a:ext cx="1150168" cy="887105"/>
                          </a:xfrm>
                          <a:prstGeom prst="rect">
                            <a:avLst/>
                          </a:prstGeom>
                        </wps:spPr>
                        <wps:txbx>
                          <w:txbxContent>
                            <w:p w14:paraId="70B3E1A1"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04</w:t>
                              </w:r>
                            </w:p>
                          </w:txbxContent>
                        </wps:txbx>
                        <wps:bodyPr wrap="square" rtlCol="1">
                          <a:noAutofit/>
                        </wps:bodyPr>
                      </wps:wsp>
                    </wpg:wgp>
                  </a:graphicData>
                </a:graphic>
              </wp:inline>
            </w:drawing>
          </mc:Choice>
          <mc:Fallback>
            <w:pict>
              <v:group w14:anchorId="3455E6FB" id="Group 20" o:spid="_x0000_s1858" style="width:450.35pt;height:229.85pt;flip:x;mso-position-horizontal-relative:char;mso-position-vertical-relative:line" coordsize="57194,29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">
                <v:group id="Group 35700786" o:spid="_x0000_s1859" style="position:absolute;left:43558;top:11177;width:13636;height:18015" coordorigin="43558,11177" coordsize="17457,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">
                  <v:roundrect id="Rectangle: Rounded Corners 35700787" o:spid="_x0000_s1860" style="position:absolute;left:43572;top:11177;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" fillcolor="#e1eeef" stroked="f" strokeweight="1pt">
                    <v:stroke joinstyle="miter"/>
                  </v:roundrect>
                  <v:shape id="مربع نص 166" o:spid="_x0000_s1861" type="#_x0000_t202" style="position:absolute;left:43558;top:25767;width:17458;height:5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" filled="f" stroked="f">
                    <v:textbox>
                      <w:txbxContent>
                        <w:p w14:paraId="104AE06F" w14:textId="05DBB7E4"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تمكين المستفيدين</w:t>
                          </w:r>
                        </w:p>
                      </w:txbxContent>
                    </v:textbox>
                  </v:shape>
                </v:group>
                <v:group id="Group 35700789" o:spid="_x0000_s1862" style="position:absolute;width:43188;height:29192" coordsize="43188,29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">
                  <v:group id="Group 35700790" o:spid="_x0000_s1863" style="position:absolute;width:13625;height:18014" coordsize="17443,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">
                    <v:roundrect id="Rectangle: Rounded Corners 35700791" o:spid="_x0000_s1864" style="position:absolute;width:17443;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" fillcolor="#e1eeef" stroked="f" strokeweight="1pt">
                      <v:stroke joinstyle="miter"/>
                    </v:roundrect>
                    <v:shape id="مربع نص 166" o:spid="_x0000_s1865" type="#_x0000_t202" style="position:absolute;left:602;top:13842;width:16235;height:5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" filled="f" stroked="f">
                      <v:textbox>
                        <w:txbxContent>
                          <w:p w14:paraId="053BC160" w14:textId="54C2021D"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التجديد المستمر</w:t>
                            </w:r>
                          </w:p>
                        </w:txbxContent>
                      </v:textbox>
                    </v:shape>
                  </v:group>
                  <v:group id="Group 35700793" o:spid="_x0000_s1866" style="position:absolute;left:14687;top:11177;width:13625;height:18015" coordorigin="14687,11177" coordsize="17443,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">
                    <v:roundrect id="Rectangle: Rounded Corners 35700794" o:spid="_x0000_s1867" style="position:absolute;left:14687;top:11177;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" fillcolor="#e1eeef" stroked="f" strokeweight="1pt">
                      <v:stroke joinstyle="miter"/>
                    </v:roundrect>
                    <v:shape id="مربع نص 166" o:spid="_x0000_s1868" type="#_x0000_t202" style="position:absolute;left:15073;top:26093;width:16665;height:4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" filled="f" stroked="f">
                      <v:textbox>
                        <w:txbxContent>
                          <w:p w14:paraId="33492219" w14:textId="28DBC788"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استثمار التكنولوجيا</w:t>
                            </w:r>
                          </w:p>
                        </w:txbxContent>
                      </v:textbox>
                    </v:shape>
                  </v:group>
                  <v:group id="Group 35700796" o:spid="_x0000_s1869" style="position:absolute;left:28932;width:14256;height:18014" coordorigin="28932" coordsize="18251,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">
                    <v:roundrect id="Rectangle: Rounded Corners 35700797" o:spid="_x0000_s1870" style="position:absolute;left:29341;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" fillcolor="#e1eeef" stroked="f" strokeweight="1pt">
                      <v:stroke joinstyle="miter"/>
                    </v:roundrect>
                    <v:shape id="مربع نص 166" o:spid="_x0000_s1871" type="#_x0000_t202" style="position:absolute;left:28932;top:13147;width:18252;height:9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" filled="f" stroked="f">
                      <v:textbox>
                        <w:txbxContent>
                          <w:p w14:paraId="07333A93" w14:textId="425AED67" w:rsidR="00DB65B3" w:rsidRDefault="00DB65B3" w:rsidP="00DB65B3">
                            <w:pPr>
                              <w:jc w:val="center"/>
                              <w:rPr>
                                <w:rFonts w:ascii="Adobe Arabic" w:hAnsi="Adobe Arabic" w:cs="Adobe Arabic"/>
                                <w:b/>
                                <w:bCs/>
                                <w:color w:val="000000"/>
                                <w:kern w:val="24"/>
                                <w:sz w:val="36"/>
                                <w:szCs w:val="36"/>
                              </w:rPr>
                            </w:pPr>
                            <w:r w:rsidRPr="00DB65B3">
                              <w:rPr>
                                <w:rFonts w:ascii="Adobe Arabic" w:hAnsi="Adobe Arabic" w:cs="Adobe Arabic"/>
                                <w:b/>
                                <w:bCs/>
                                <w:color w:val="000000"/>
                                <w:kern w:val="24"/>
                                <w:sz w:val="36"/>
                                <w:szCs w:val="36"/>
                                <w:rtl/>
                              </w:rPr>
                              <w:t>بناء الشراكات الاستراتيجية</w:t>
                            </w:r>
                          </w:p>
                        </w:txbxContent>
                      </v:textbox>
                    </v:shape>
                  </v:group>
                  <v:shape id="مربع نص 166" o:spid="_x0000_s1872" type="#_x0000_t202" style="position:absolute;left:1061;top:136;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" filled="f" stroked="f">
                    <v:textbox>
                      <w:txbxContent>
                        <w:p w14:paraId="5D308862"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v:textbox>
                  </v:shape>
                  <v:shape id="مربع نص 166" o:spid="_x0000_s1873" type="#_x0000_t202" style="position:absolute;left:30309;top:136;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" filled="f" stroked="f">
                    <v:textbox>
                      <w:txbxContent>
                        <w:p w14:paraId="049ACF56"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03</w:t>
                          </w:r>
                        </w:p>
                      </w:txbxContent>
                    </v:textbox>
                  </v:shape>
                  <v:shape id="مربع نص 166" o:spid="_x0000_s1874" type="#_x0000_t202" style="position:absolute;left:15749;top:11532;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" filled="f" stroked="f">
                    <v:textbox>
                      <w:txbxContent>
                        <w:p w14:paraId="179EDA76"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02</w:t>
                          </w:r>
                        </w:p>
                      </w:txbxContent>
                    </v:textbox>
                  </v:shape>
                </v:group>
                <v:shape id="مربع نص 166" o:spid="_x0000_s1875" type="#_x0000_t202" style="position:absolute;left:44625;top:11532;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" filled="f" stroked="f">
                  <v:textbox>
                    <w:txbxContent>
                      <w:p w14:paraId="70B3E1A1" w14:textId="77777777" w:rsidR="00DB65B3" w:rsidRDefault="00DB65B3" w:rsidP="00DB65B3">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04</w:t>
                        </w:r>
                      </w:p>
                    </w:txbxContent>
                  </v:textbox>
                </v:shape>
                <w10:anchorlock/>
              </v:group>
            </w:pict>
          </mc:Fallback>
        </mc:AlternateContent>
      </w:r>
    </w:p>
    <w:p w14:paraId="39DAA57D" w14:textId="53330439"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6735D2C6" wp14:editId="35F24371">
                <wp:extent cx="5731510" cy="892088"/>
                <wp:effectExtent l="0" t="0" r="2540" b="22860"/>
                <wp:docPr id="1051"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52" name="مجموعة 47"/>
                        <wpg:cNvGrpSpPr/>
                        <wpg:grpSpPr>
                          <a:xfrm>
                            <a:off x="0" y="0"/>
                            <a:ext cx="5731510" cy="895351"/>
                            <a:chOff x="0" y="0"/>
                            <a:chExt cx="5878196" cy="918845"/>
                          </a:xfrm>
                        </wpg:grpSpPr>
                        <wpg:grpSp>
                          <wpg:cNvPr id="1053" name="مجموعة 48"/>
                          <wpg:cNvGrpSpPr/>
                          <wpg:grpSpPr>
                            <a:xfrm>
                              <a:off x="0" y="0"/>
                              <a:ext cx="5878196" cy="918845"/>
                              <a:chOff x="0" y="0"/>
                              <a:chExt cx="6240348" cy="919070"/>
                            </a:xfrm>
                          </wpg:grpSpPr>
                          <wpg:grpSp>
                            <wpg:cNvPr id="1054" name="مجموعة 49"/>
                            <wpg:cNvGrpSpPr/>
                            <wpg:grpSpPr>
                              <a:xfrm>
                                <a:off x="0" y="169208"/>
                                <a:ext cx="5433072" cy="580613"/>
                                <a:chOff x="0" y="169208"/>
                                <a:chExt cx="5433072" cy="580613"/>
                              </a:xfrm>
                            </wpg:grpSpPr>
                            <wps:wsp>
                              <wps:cNvPr id="10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58" name="مربع نص 41"/>
                          <wps:cNvSpPr txBox="1"/>
                          <wps:spPr>
                            <a:xfrm>
                              <a:off x="204466" y="256739"/>
                              <a:ext cx="4615440" cy="389157"/>
                            </a:xfrm>
                            <a:prstGeom prst="rect">
                              <a:avLst/>
                            </a:prstGeom>
                            <a:noFill/>
                          </wps:spPr>
                          <wps:txbx>
                            <w:txbxContent>
                              <w:p w14:paraId="140B8F18" w14:textId="288D13D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التجديد المستمر:</w:t>
                                </w:r>
                              </w:p>
                            </w:txbxContent>
                          </wps:txbx>
                          <wps:bodyPr wrap="square" rtlCol="1">
                            <a:spAutoFit/>
                          </wps:bodyPr>
                        </wps:wsp>
                      </wpg:grpSp>
                      <pic:pic xmlns:pic="http://schemas.openxmlformats.org/drawingml/2006/picture">
                        <pic:nvPicPr>
                          <pic:cNvPr id="1059"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35D2C6" id="_x0000_s187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RAOCJcAcAAM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8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">
                  <v:group id="مجموعة 48" o:spid="_x0000_s18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">
                    <v:group id="مجموعة 49" o:spid="_x0000_s18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شكل حر 50" o:spid="_x0000_s18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" fillcolor="#a5a5a5 [2092]" stroked="f" strokeweight="1pt">
                        <v:stroke joinstyle="miter"/>
                      </v:roundrect>
                    </v:group>
                    <v:oval id="شكل بيضاوي 52" o:spid="_x0000_s18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" filled="f" strokecolor="#168489" strokeweight="1pt">
                      <v:stroke joinstyle="miter"/>
                    </v:oval>
                  </v:group>
                  <v:shape id="مربع نص 41" o:spid="_x0000_s1883"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" filled="f" stroked="f">
                    <v:textbox style="mso-fit-shape-to-text:t">
                      <w:txbxContent>
                        <w:p w14:paraId="140B8F18" w14:textId="288D13D0"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التجديد المستمر:</w:t>
                          </w:r>
                        </w:p>
                      </w:txbxContent>
                    </v:textbox>
                  </v:shape>
                </v:group>
                <v:shape id="صورة 54" o:spid="_x0000_s18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">
                  <v:imagedata r:id="rId89" o:title=""/>
                </v:shape>
                <w10:anchorlock/>
              </v:group>
            </w:pict>
          </mc:Fallback>
        </mc:AlternateContent>
      </w:r>
    </w:p>
    <w:p w14:paraId="57822526" w14:textId="77777777" w:rsidR="0042208F" w:rsidRPr="001B17CB" w:rsidRDefault="0042208F" w:rsidP="0042208F">
      <w:pPr>
        <w:rPr>
          <w:rtl/>
        </w:rPr>
      </w:pPr>
      <w:r w:rsidRPr="001B17CB">
        <w:rPr>
          <w:rtl/>
        </w:rPr>
        <w:t xml:space="preserve">   - مراجعة الرؤية والأهداف دورياً.</w:t>
      </w:r>
    </w:p>
    <w:p w14:paraId="36D80A48" w14:textId="77777777" w:rsidR="0042208F" w:rsidRPr="001B17CB" w:rsidRDefault="0042208F" w:rsidP="0042208F">
      <w:pPr>
        <w:rPr>
          <w:rtl/>
        </w:rPr>
      </w:pPr>
      <w:r w:rsidRPr="001B17CB">
        <w:rPr>
          <w:rtl/>
        </w:rPr>
        <w:t xml:space="preserve">   - استكشاف فرص جديدة وتوسيع نطاق العمل.</w:t>
      </w:r>
    </w:p>
    <w:p w14:paraId="190F4014" w14:textId="77777777" w:rsidR="0042208F" w:rsidRPr="001B17CB" w:rsidRDefault="0042208F" w:rsidP="0042208F">
      <w:pPr>
        <w:rPr>
          <w:rtl/>
        </w:rPr>
      </w:pPr>
      <w:r w:rsidRPr="001B17CB">
        <w:rPr>
          <w:rtl/>
        </w:rPr>
        <w:t xml:space="preserve">   - تحديث الأساليب والأدوات المستخدمة.</w:t>
      </w:r>
    </w:p>
    <w:p w14:paraId="791A0386" w14:textId="77777777" w:rsidR="0042208F" w:rsidRDefault="0042208F" w:rsidP="0042208F">
      <w:pPr>
        <w:rPr>
          <w:rtl/>
        </w:rPr>
      </w:pPr>
      <w:r w:rsidRPr="001B17CB">
        <w:rPr>
          <w:rtl/>
        </w:rPr>
        <w:t xml:space="preserve">   - الانفتاح على الأفكار الإبداعية.</w:t>
      </w:r>
    </w:p>
    <w:p w14:paraId="102B2FDF" w14:textId="637A6FD5"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6B212C26" wp14:editId="798CC346">
                <wp:extent cx="5731510" cy="892088"/>
                <wp:effectExtent l="0" t="0" r="2540" b="22860"/>
                <wp:docPr id="1060"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61" name="مجموعة 47"/>
                        <wpg:cNvGrpSpPr/>
                        <wpg:grpSpPr>
                          <a:xfrm>
                            <a:off x="0" y="0"/>
                            <a:ext cx="5731510" cy="895351"/>
                            <a:chOff x="0" y="0"/>
                            <a:chExt cx="5878196" cy="918845"/>
                          </a:xfrm>
                        </wpg:grpSpPr>
                        <wpg:grpSp>
                          <wpg:cNvPr id="1062" name="مجموعة 48"/>
                          <wpg:cNvGrpSpPr/>
                          <wpg:grpSpPr>
                            <a:xfrm>
                              <a:off x="0" y="0"/>
                              <a:ext cx="5878196" cy="918845"/>
                              <a:chOff x="0" y="0"/>
                              <a:chExt cx="6240348" cy="919070"/>
                            </a:xfrm>
                          </wpg:grpSpPr>
                          <wpg:grpSp>
                            <wpg:cNvPr id="1063" name="مجموعة 49"/>
                            <wpg:cNvGrpSpPr/>
                            <wpg:grpSpPr>
                              <a:xfrm>
                                <a:off x="0" y="169208"/>
                                <a:ext cx="5433072" cy="580613"/>
                                <a:chOff x="0" y="169208"/>
                                <a:chExt cx="5433072" cy="580613"/>
                              </a:xfrm>
                            </wpg:grpSpPr>
                            <wps:wsp>
                              <wps:cNvPr id="10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7" name="مربع نص 41"/>
                          <wps:cNvSpPr txBox="1"/>
                          <wps:spPr>
                            <a:xfrm>
                              <a:off x="204466" y="256739"/>
                              <a:ext cx="4615440" cy="389157"/>
                            </a:xfrm>
                            <a:prstGeom prst="rect">
                              <a:avLst/>
                            </a:prstGeom>
                            <a:noFill/>
                          </wps:spPr>
                          <wps:txbx>
                            <w:txbxContent>
                              <w:p w14:paraId="63D837C8" w14:textId="7EA93C79"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استثمار التكنولوجيا:</w:t>
                                </w:r>
                              </w:p>
                            </w:txbxContent>
                          </wps:txbx>
                          <wps:bodyPr wrap="square" rtlCol="1">
                            <a:spAutoFit/>
                          </wps:bodyPr>
                        </wps:wsp>
                      </wpg:grpSp>
                      <pic:pic xmlns:pic="http://schemas.openxmlformats.org/drawingml/2006/picture">
                        <pic:nvPicPr>
                          <pic:cNvPr id="1068"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212C26" id="_x0000_s188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BW3Su03QAAAAUBAAAPAAAAZHJzL2Rvd25yZXYu&#10;eG1sTI9BS8NAEIXvgv9hGcGb3U21xcZsSinqqQhtBeltm50modnZkN0m6b939KKXB8N7vPdNthxd&#10;I3rsQu1JQzJRIJAKb2sqNXzu3x6eQYRoyJrGE2q4YoBlfnuTmdT6gbbY72IpuIRCajRUMbaplKGo&#10;0Jkw8S0SeyffORP57EppOzNwuWvkVKm5dKYmXqhMi+sKi/Pu4jS8D2ZYPSav/eZ8Wl8P+9nH1yZB&#10;re/vxtULiIhj/AvDDz6jQ85MR38hG0SjgR+Jv8reQk3nII4celI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">
                <v:group id="مجموعة 47" o:spid="_x0000_s18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group id="مجموعة 48" o:spid="_x0000_s18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">
                    <v:group id="مجموعة 49" o:spid="_x0000_s18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">
                      <v:shape id="شكل حر 50" o:spid="_x0000_s18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" fillcolor="#a5a5a5 [2092]" stroked="f" strokeweight="1pt">
                        <v:stroke joinstyle="miter"/>
                      </v:roundrect>
                    </v:group>
                    <v:oval id="شكل بيضاوي 52" o:spid="_x0000_s18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" filled="f" strokecolor="#168489" strokeweight="1pt">
                      <v:stroke joinstyle="miter"/>
                    </v:oval>
                  </v:group>
                  <v:shape id="مربع نص 41" o:spid="_x0000_s1892"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" filled="f" stroked="f">
                    <v:textbox style="mso-fit-shape-to-text:t">
                      <w:txbxContent>
                        <w:p w14:paraId="63D837C8" w14:textId="7EA93C79"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استثمار التكنولوجيا:</w:t>
                          </w:r>
                        </w:p>
                      </w:txbxContent>
                    </v:textbox>
                  </v:shape>
                </v:group>
                <v:shape id="صورة 54" o:spid="_x0000_s18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">
                  <v:imagedata r:id="rId89" o:title=""/>
                </v:shape>
                <w10:anchorlock/>
              </v:group>
            </w:pict>
          </mc:Fallback>
        </mc:AlternateContent>
      </w:r>
    </w:p>
    <w:p w14:paraId="62C911B6" w14:textId="77777777" w:rsidR="0042208F" w:rsidRPr="001B17CB" w:rsidRDefault="0042208F" w:rsidP="0042208F">
      <w:pPr>
        <w:rPr>
          <w:rtl/>
        </w:rPr>
      </w:pPr>
      <w:r w:rsidRPr="001B17CB">
        <w:rPr>
          <w:rtl/>
        </w:rPr>
        <w:t xml:space="preserve">   - توظيف التقنيات الحديثة لزيادة الكفاءة والوصول.</w:t>
      </w:r>
    </w:p>
    <w:p w14:paraId="56B9568C" w14:textId="77777777" w:rsidR="0042208F" w:rsidRPr="001B17CB" w:rsidRDefault="0042208F" w:rsidP="0042208F">
      <w:pPr>
        <w:rPr>
          <w:rtl/>
        </w:rPr>
      </w:pPr>
      <w:r w:rsidRPr="001B17CB">
        <w:rPr>
          <w:rtl/>
        </w:rPr>
        <w:t xml:space="preserve">   - الاستفادة من منصّات التواصل الاجتماعي.</w:t>
      </w:r>
    </w:p>
    <w:p w14:paraId="1F3A1420" w14:textId="77777777" w:rsidR="0042208F" w:rsidRPr="001B17CB" w:rsidRDefault="0042208F" w:rsidP="0042208F">
      <w:pPr>
        <w:rPr>
          <w:rtl/>
        </w:rPr>
      </w:pPr>
      <w:r w:rsidRPr="001B17CB">
        <w:rPr>
          <w:rtl/>
        </w:rPr>
        <w:t xml:space="preserve">   - استخدام التطبيقات والبرامج لإدارة العمل التطوّعي.</w:t>
      </w:r>
    </w:p>
    <w:p w14:paraId="1222CC3F" w14:textId="77777777" w:rsidR="0042208F" w:rsidRDefault="0042208F" w:rsidP="0042208F">
      <w:pPr>
        <w:rPr>
          <w:rtl/>
        </w:rPr>
      </w:pPr>
      <w:r w:rsidRPr="001B17CB">
        <w:rPr>
          <w:rtl/>
        </w:rPr>
        <w:lastRenderedPageBreak/>
        <w:t xml:space="preserve">   - الاستثمار في قواعد البيانات وأنظمة المعلومات.</w:t>
      </w:r>
    </w:p>
    <w:p w14:paraId="33B2841B" w14:textId="5104120F"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2435A47D" wp14:editId="7B59C8D8">
                <wp:extent cx="5731510" cy="892088"/>
                <wp:effectExtent l="0" t="0" r="2540" b="22860"/>
                <wp:docPr id="1069"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70" name="مجموعة 47"/>
                        <wpg:cNvGrpSpPr/>
                        <wpg:grpSpPr>
                          <a:xfrm>
                            <a:off x="0" y="0"/>
                            <a:ext cx="5731510" cy="895351"/>
                            <a:chOff x="0" y="0"/>
                            <a:chExt cx="5878196" cy="918845"/>
                          </a:xfrm>
                        </wpg:grpSpPr>
                        <wpg:grpSp>
                          <wpg:cNvPr id="1071" name="مجموعة 48"/>
                          <wpg:cNvGrpSpPr/>
                          <wpg:grpSpPr>
                            <a:xfrm>
                              <a:off x="0" y="0"/>
                              <a:ext cx="5878196" cy="918845"/>
                              <a:chOff x="0" y="0"/>
                              <a:chExt cx="6240348" cy="919070"/>
                            </a:xfrm>
                          </wpg:grpSpPr>
                          <wpg:grpSp>
                            <wpg:cNvPr id="1072" name="مجموعة 49"/>
                            <wpg:cNvGrpSpPr/>
                            <wpg:grpSpPr>
                              <a:xfrm>
                                <a:off x="0" y="169208"/>
                                <a:ext cx="5433072" cy="580613"/>
                                <a:chOff x="0" y="169208"/>
                                <a:chExt cx="5433072" cy="580613"/>
                              </a:xfrm>
                            </wpg:grpSpPr>
                            <wps:wsp>
                              <wps:cNvPr id="10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76" name="مربع نص 41"/>
                          <wps:cNvSpPr txBox="1"/>
                          <wps:spPr>
                            <a:xfrm>
                              <a:off x="204466" y="255983"/>
                              <a:ext cx="4615440" cy="389157"/>
                            </a:xfrm>
                            <a:prstGeom prst="rect">
                              <a:avLst/>
                            </a:prstGeom>
                            <a:noFill/>
                          </wps:spPr>
                          <wps:txbx>
                            <w:txbxContent>
                              <w:p w14:paraId="3B71E7F6" w14:textId="3601ABCC" w:rsidR="00DB65B3" w:rsidRPr="00DB65B3" w:rsidRDefault="00C22C2D" w:rsidP="00DB65B3">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بناء الشراكات الاستراتيجية:</w:t>
                                </w:r>
                              </w:p>
                            </w:txbxContent>
                          </wps:txbx>
                          <wps:bodyPr wrap="square" rtlCol="1">
                            <a:spAutoFit/>
                          </wps:bodyPr>
                        </wps:wsp>
                      </wpg:grpSp>
                      <pic:pic xmlns:pic="http://schemas.openxmlformats.org/drawingml/2006/picture">
                        <pic:nvPicPr>
                          <pic:cNvPr id="1077"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35A47D" id="_x0000_s189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">
                <v:group id="مجموعة 47" o:spid="_x0000_s18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group id="مجموعة 48" o:spid="_x0000_s18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">
                    <v:group id="مجموعة 49" o:spid="_x0000_s18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shape id="شكل حر 50" o:spid="_x0000_s18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" fillcolor="#a5a5a5 [2092]" stroked="f" strokeweight="1pt">
                        <v:stroke joinstyle="miter"/>
                      </v:roundrect>
                    </v:group>
                    <v:oval id="شكل بيضاوي 52" o:spid="_x0000_s19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" filled="f" strokecolor="#168489" strokeweight="1pt">
                      <v:stroke joinstyle="miter"/>
                    </v:oval>
                  </v:group>
                  <v:shape id="مربع نص 41" o:spid="_x0000_s1901" type="#_x0000_t202" style="position:absolute;left:2044;top:2559;width:46155;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" filled="f" stroked="f">
                    <v:textbox style="mso-fit-shape-to-text:t">
                      <w:txbxContent>
                        <w:p w14:paraId="3B71E7F6" w14:textId="3601ABCC" w:rsidR="00DB65B3" w:rsidRPr="00DB65B3" w:rsidRDefault="00C22C2D" w:rsidP="00DB65B3">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بناء الشراكات الاستراتيجية:</w:t>
                          </w:r>
                        </w:p>
                      </w:txbxContent>
                    </v:textbox>
                  </v:shape>
                </v:group>
                <v:shape id="صورة 54" o:spid="_x0000_s19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">
                  <v:imagedata r:id="rId89" o:title=""/>
                </v:shape>
                <w10:anchorlock/>
              </v:group>
            </w:pict>
          </mc:Fallback>
        </mc:AlternateContent>
      </w:r>
    </w:p>
    <w:p w14:paraId="5D1E64F3" w14:textId="77777777" w:rsidR="0042208F" w:rsidRPr="001B17CB" w:rsidRDefault="0042208F" w:rsidP="0042208F">
      <w:pPr>
        <w:rPr>
          <w:rtl/>
        </w:rPr>
      </w:pPr>
      <w:r w:rsidRPr="001B17CB">
        <w:rPr>
          <w:rtl/>
        </w:rPr>
        <w:t xml:space="preserve">   - التعاون مع المؤسسات الحكومية.</w:t>
      </w:r>
    </w:p>
    <w:p w14:paraId="721393D8" w14:textId="77777777" w:rsidR="0042208F" w:rsidRPr="001B17CB" w:rsidRDefault="0042208F" w:rsidP="0042208F">
      <w:pPr>
        <w:rPr>
          <w:rtl/>
        </w:rPr>
      </w:pPr>
      <w:r w:rsidRPr="001B17CB">
        <w:rPr>
          <w:rtl/>
        </w:rPr>
        <w:t xml:space="preserve">   - الشراكة مع القطاع الخاص.</w:t>
      </w:r>
    </w:p>
    <w:p w14:paraId="741BAFF0" w14:textId="77777777" w:rsidR="0042208F" w:rsidRPr="001B17CB" w:rsidRDefault="0042208F" w:rsidP="0042208F">
      <w:pPr>
        <w:rPr>
          <w:rtl/>
        </w:rPr>
      </w:pPr>
      <w:r w:rsidRPr="001B17CB">
        <w:rPr>
          <w:rtl/>
        </w:rPr>
        <w:t xml:space="preserve">   - التحالف مع المنظمات غير الربحية ذات الأهداف المتقاربة.</w:t>
      </w:r>
    </w:p>
    <w:p w14:paraId="65398EBC" w14:textId="77777777" w:rsidR="0042208F" w:rsidRDefault="0042208F" w:rsidP="0042208F">
      <w:pPr>
        <w:rPr>
          <w:rtl/>
        </w:rPr>
      </w:pPr>
      <w:r w:rsidRPr="001B17CB">
        <w:rPr>
          <w:rtl/>
        </w:rPr>
        <w:t xml:space="preserve">   - التشبيك مع المؤسسات الأكاديمية والبحثية.</w:t>
      </w:r>
    </w:p>
    <w:p w14:paraId="102EECA5" w14:textId="2FC35C85" w:rsidR="0042208F" w:rsidRPr="001B17CB" w:rsidRDefault="0042208F" w:rsidP="0042208F">
      <w:pPr>
        <w:rPr>
          <w:rtl/>
        </w:rPr>
      </w:pPr>
      <w:r w:rsidRPr="002A078C">
        <w:rPr>
          <w:rFonts w:ascii="Sakkal Majalla" w:hAnsi="Sakkal Majalla"/>
          <w:noProof/>
          <w:sz w:val="34"/>
          <w:lang w:bidi="ar-EG"/>
        </w:rPr>
        <mc:AlternateContent>
          <mc:Choice Requires="wpg">
            <w:drawing>
              <wp:inline distT="0" distB="0" distL="0" distR="0" wp14:anchorId="74C13281" wp14:editId="741B36BA">
                <wp:extent cx="5731510" cy="892088"/>
                <wp:effectExtent l="0" t="0" r="2540" b="22860"/>
                <wp:docPr id="1078" name="مجموعة 22"/>
                <wp:cNvGraphicFramePr/>
                <a:graphic xmlns:a="http://schemas.openxmlformats.org/drawingml/2006/main">
                  <a:graphicData uri="http://schemas.microsoft.com/office/word/2010/wordprocessingGroup">
                    <wpg:wgp>
                      <wpg:cNvGrpSpPr/>
                      <wpg:grpSpPr>
                        <a:xfrm>
                          <a:off x="0" y="0"/>
                          <a:ext cx="5731510" cy="892088"/>
                          <a:chOff x="0" y="0"/>
                          <a:chExt cx="5753456" cy="895351"/>
                        </a:xfrm>
                      </wpg:grpSpPr>
                      <wpg:grpSp>
                        <wpg:cNvPr id="1079" name="مجموعة 47"/>
                        <wpg:cNvGrpSpPr/>
                        <wpg:grpSpPr>
                          <a:xfrm>
                            <a:off x="0" y="0"/>
                            <a:ext cx="5731510" cy="895351"/>
                            <a:chOff x="0" y="0"/>
                            <a:chExt cx="5878196" cy="918845"/>
                          </a:xfrm>
                        </wpg:grpSpPr>
                        <wpg:grpSp>
                          <wpg:cNvPr id="1080" name="مجموعة 48"/>
                          <wpg:cNvGrpSpPr/>
                          <wpg:grpSpPr>
                            <a:xfrm>
                              <a:off x="0" y="0"/>
                              <a:ext cx="5878196" cy="918845"/>
                              <a:chOff x="0" y="0"/>
                              <a:chExt cx="6240348" cy="919070"/>
                            </a:xfrm>
                          </wpg:grpSpPr>
                          <wpg:grpSp>
                            <wpg:cNvPr id="1081" name="مجموعة 49"/>
                            <wpg:cNvGrpSpPr/>
                            <wpg:grpSpPr>
                              <a:xfrm>
                                <a:off x="0" y="169208"/>
                                <a:ext cx="5433072" cy="580613"/>
                                <a:chOff x="0" y="169208"/>
                                <a:chExt cx="5433072" cy="580613"/>
                              </a:xfrm>
                            </wpg:grpSpPr>
                            <wps:wsp>
                              <wps:cNvPr id="10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5" name="مربع نص 41"/>
                          <wps:cNvSpPr txBox="1"/>
                          <wps:spPr>
                            <a:xfrm>
                              <a:off x="204466" y="256739"/>
                              <a:ext cx="4615440" cy="389157"/>
                            </a:xfrm>
                            <a:prstGeom prst="rect">
                              <a:avLst/>
                            </a:prstGeom>
                            <a:noFill/>
                          </wps:spPr>
                          <wps:txbx>
                            <w:txbxContent>
                              <w:p w14:paraId="73394104" w14:textId="7B7B2EF1"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تمكين المستفيدين:</w:t>
                                </w:r>
                              </w:p>
                            </w:txbxContent>
                          </wps:txbx>
                          <wps:bodyPr wrap="square" rtlCol="1">
                            <a:spAutoFit/>
                          </wps:bodyPr>
                        </wps:wsp>
                      </wpg:grpSp>
                      <pic:pic xmlns:pic="http://schemas.openxmlformats.org/drawingml/2006/picture">
                        <pic:nvPicPr>
                          <pic:cNvPr id="1086" name="صورة 54"/>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C13281" id="_x0000_s190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&#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">
                <v:group id="مجموعة 47" o:spid="_x0000_s19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group id="مجموعة 48" o:spid="_x0000_s19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">
                    <v:group id="مجموعة 49" o:spid="_x0000_s19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">
                      <v:shape id="شكل حر 50" o:spid="_x0000_s19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" fillcolor="#a5a5a5 [2092]" stroked="f" strokeweight="1pt">
                        <v:stroke joinstyle="miter"/>
                      </v:roundrect>
                    </v:group>
                    <v:oval id="شكل بيضاوي 52" o:spid="_x0000_s19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" filled="f" strokecolor="#168489" strokeweight="1pt">
                      <v:stroke joinstyle="miter"/>
                    </v:oval>
                  </v:group>
                  <v:shape id="مربع نص 41" o:spid="_x0000_s1910" type="#_x0000_t202" style="position:absolute;left:2044;top:2567;width:46155;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" filled="f" stroked="f">
                    <v:textbox style="mso-fit-shape-to-text:t">
                      <w:txbxContent>
                        <w:p w14:paraId="73394104" w14:textId="7B7B2EF1" w:rsidR="0042208F" w:rsidRDefault="00C22C2D" w:rsidP="0042208F">
                          <w:pPr>
                            <w:rPr>
                              <w:rFonts w:eastAsia="Calibri" w:hAnsi="Adobe Arabic" w:cs="Adobe Arabic"/>
                              <w:b/>
                              <w:bCs/>
                              <w:color w:val="FFFFFF"/>
                              <w:kern w:val="24"/>
                              <w:sz w:val="36"/>
                              <w:szCs w:val="36"/>
                              <w:lang w:bidi="ar-EG"/>
                            </w:rPr>
                          </w:pPr>
                          <w:r w:rsidRPr="00C22C2D">
                            <w:rPr>
                              <w:rFonts w:eastAsia="Calibri" w:hAnsi="Adobe Arabic" w:cs="Adobe Arabic"/>
                              <w:b/>
                              <w:bCs/>
                              <w:color w:val="FFFFFF"/>
                              <w:kern w:val="24"/>
                              <w:sz w:val="36"/>
                              <w:szCs w:val="36"/>
                              <w:rtl/>
                              <w:lang w:bidi="ar-EG"/>
                            </w:rPr>
                            <w:t>تمكين المستفيدين:</w:t>
                          </w:r>
                        </w:p>
                      </w:txbxContent>
                    </v:textbox>
                  </v:shape>
                </v:group>
                <v:shape id="صورة 54" o:spid="_x0000_s19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">
                  <v:imagedata r:id="rId89" o:title=""/>
                </v:shape>
                <w10:anchorlock/>
              </v:group>
            </w:pict>
          </mc:Fallback>
        </mc:AlternateContent>
      </w:r>
    </w:p>
    <w:p w14:paraId="7BC0E6EA" w14:textId="77777777" w:rsidR="0042208F" w:rsidRPr="001B17CB" w:rsidRDefault="0042208F" w:rsidP="0042208F">
      <w:pPr>
        <w:rPr>
          <w:rtl/>
        </w:rPr>
      </w:pPr>
      <w:r w:rsidRPr="001B17CB">
        <w:rPr>
          <w:rtl/>
        </w:rPr>
        <w:t xml:space="preserve">   - تحويل المستفيدين إلى شركاء في التغيير.</w:t>
      </w:r>
    </w:p>
    <w:p w14:paraId="3267A535" w14:textId="77777777" w:rsidR="0042208F" w:rsidRPr="001B17CB" w:rsidRDefault="0042208F" w:rsidP="0042208F">
      <w:pPr>
        <w:rPr>
          <w:rtl/>
        </w:rPr>
      </w:pPr>
      <w:r w:rsidRPr="001B17CB">
        <w:rPr>
          <w:rtl/>
        </w:rPr>
        <w:t xml:space="preserve">   - بناء قدرات المجتمع المحلي.</w:t>
      </w:r>
    </w:p>
    <w:p w14:paraId="4D39A204" w14:textId="77777777" w:rsidR="0042208F" w:rsidRPr="001B17CB" w:rsidRDefault="0042208F" w:rsidP="0042208F">
      <w:pPr>
        <w:rPr>
          <w:rtl/>
        </w:rPr>
      </w:pPr>
      <w:r w:rsidRPr="001B17CB">
        <w:rPr>
          <w:rtl/>
        </w:rPr>
        <w:t xml:space="preserve">   - تعزيز مشاركة المستفيدين في صنع القرار.</w:t>
      </w:r>
    </w:p>
    <w:p w14:paraId="37096366" w14:textId="77777777" w:rsidR="0042208F" w:rsidRPr="001B17CB" w:rsidRDefault="0042208F" w:rsidP="0042208F">
      <w:pPr>
        <w:rPr>
          <w:rtl/>
        </w:rPr>
      </w:pPr>
      <w:r w:rsidRPr="001B17CB">
        <w:rPr>
          <w:rtl/>
        </w:rPr>
        <w:t xml:space="preserve">   - تبنّي نموذج "المساعدة على المساعدة الذاتية".</w:t>
      </w:r>
    </w:p>
    <w:p w14:paraId="7E3701C3" w14:textId="60CE583E" w:rsidR="0042208F" w:rsidRPr="00DB65B3" w:rsidRDefault="00DB65B3" w:rsidP="00DB65B3">
      <w:pPr>
        <w:pStyle w:val="ad"/>
        <w:rPr>
          <w:b w:val="0"/>
          <w:bCs/>
          <w:color w:val="168489"/>
          <w:rtl/>
        </w:rPr>
      </w:pPr>
      <w:r w:rsidRPr="00E42DAD">
        <w:rPr>
          <w:noProof/>
        </w:rPr>
        <mc:AlternateContent>
          <mc:Choice Requires="wpg">
            <w:drawing>
              <wp:anchor distT="0" distB="0" distL="114300" distR="114300" simplePos="0" relativeHeight="252852224" behindDoc="0" locked="0" layoutInCell="1" allowOverlap="1" wp14:anchorId="70E57FDD" wp14:editId="3C78ED75">
                <wp:simplePos x="0" y="0"/>
                <wp:positionH relativeFrom="column">
                  <wp:posOffset>4995545</wp:posOffset>
                </wp:positionH>
                <wp:positionV relativeFrom="paragraph">
                  <wp:posOffset>9968</wp:posOffset>
                </wp:positionV>
                <wp:extent cx="735965" cy="661670"/>
                <wp:effectExtent l="0" t="0" r="6985" b="5080"/>
                <wp:wrapSquare wrapText="bothSides"/>
                <wp:docPr id="127998189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279981893" name="Picture 1279981893"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79981894" name="Rectangle: Rounded Corners 1279981894"/>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E9C19FC" id="Group 20" o:spid="_x0000_s1026" style="position:absolute;margin-left:393.35pt;margin-top:.8pt;width:57.95pt;height:52.1pt;z-index:25285222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">
                <v:shape id="Picture 1279981893"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">
                  <v:imagedata r:id="rId78" o:title="Reference "/>
                </v:shape>
                <v:roundrect id="Rectangle: Rounded Corners 127998189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" fillcolor="#168489" strokecolor="#168489" strokeweight="1pt">
                  <v:stroke joinstyle="miter"/>
                </v:roundrect>
                <w10:wrap type="square"/>
              </v:group>
            </w:pict>
          </mc:Fallback>
        </mc:AlternateContent>
      </w:r>
      <w:r w:rsidR="0042208F" w:rsidRPr="00DB65B3">
        <w:rPr>
          <w:b w:val="0"/>
          <w:bCs/>
          <w:color w:val="168489"/>
          <w:rtl/>
        </w:rPr>
        <w:t>نموذج عملي للاستدامة:</w:t>
      </w:r>
    </w:p>
    <w:p w14:paraId="1F4BA182" w14:textId="2872CECC" w:rsidR="0042208F" w:rsidRDefault="0042208F" w:rsidP="0042208F">
      <w:pPr>
        <w:rPr>
          <w:rtl/>
        </w:rPr>
      </w:pPr>
      <w:r w:rsidRPr="001B17CB">
        <w:rPr>
          <w:rtl/>
        </w:rPr>
        <w:t>مشروع "كسوة" التطوّعي لتوفير الملابس للأسر المحتاجة، طوّر نموذجاً للاستدامة من خلال إنشاء متاجر خيرية تبيع الملابس المتبرّع بها بأسعار رمزية للقادرين، وتقدّمها مجاناً لغير القادرين. نجح هذا النموذج في توفير دخل ثابت يغطّي 70% من مصاريف المشروع التشغيلية، مما ساهم في استمراره لأكثر من 8 سنوات.</w:t>
      </w:r>
    </w:p>
    <w:p w14:paraId="36BDAC1A" w14:textId="77777777" w:rsidR="00DB65B3" w:rsidRDefault="00DB65B3" w:rsidP="0042208F">
      <w:pPr>
        <w:rPr>
          <w:rtl/>
        </w:rPr>
      </w:pPr>
    </w:p>
    <w:p w14:paraId="4391AFA4" w14:textId="1750CE53" w:rsidR="00DB65B3" w:rsidRPr="001B17CB" w:rsidRDefault="00DB65B3" w:rsidP="00DB65B3">
      <w:pPr>
        <w:jc w:val="center"/>
        <w:rPr>
          <w:rtl/>
        </w:rPr>
      </w:pPr>
      <w:r>
        <w:rPr>
          <w:noProof/>
        </w:rPr>
        <w:drawing>
          <wp:inline distT="0" distB="0" distL="0" distR="0" wp14:anchorId="01659EEC" wp14:editId="18D3FAFF">
            <wp:extent cx="1223010" cy="1223010"/>
            <wp:effectExtent l="0" t="0" r="0" b="0"/>
            <wp:docPr id="1279981898" name="Picture 1279981898" descr="Voluntee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Volunteeri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337FC1E2" w14:textId="57742C38" w:rsidR="0042208F" w:rsidRPr="00DB65B3" w:rsidRDefault="00DB65B3" w:rsidP="00DB65B3">
      <w:pPr>
        <w:pStyle w:val="ad"/>
        <w:rPr>
          <w:b w:val="0"/>
          <w:bCs/>
          <w:color w:val="168489"/>
          <w:rtl/>
        </w:rPr>
      </w:pPr>
      <w:r w:rsidRPr="00E42DAD">
        <w:rPr>
          <w:noProof/>
        </w:rPr>
        <w:lastRenderedPageBreak/>
        <mc:AlternateContent>
          <mc:Choice Requires="wpg">
            <w:drawing>
              <wp:anchor distT="0" distB="0" distL="114300" distR="114300" simplePos="0" relativeHeight="252854272" behindDoc="0" locked="0" layoutInCell="1" allowOverlap="1" wp14:anchorId="09D2C345" wp14:editId="5C55C760">
                <wp:simplePos x="0" y="0"/>
                <wp:positionH relativeFrom="column">
                  <wp:posOffset>4995545</wp:posOffset>
                </wp:positionH>
                <wp:positionV relativeFrom="paragraph">
                  <wp:posOffset>13335</wp:posOffset>
                </wp:positionV>
                <wp:extent cx="735965" cy="661670"/>
                <wp:effectExtent l="0" t="0" r="6985" b="5080"/>
                <wp:wrapSquare wrapText="bothSides"/>
                <wp:docPr id="127998189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279981896" name="Picture 1279981896"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79981897" name="Rectangle: Rounded Corners 127998189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45A62B1" id="Group 20" o:spid="_x0000_s1026" style="position:absolute;margin-left:393.35pt;margin-top:1.05pt;width:57.95pt;height:52.1pt;z-index:25285427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u84geOAAAAAJAQAADwAAAGRycy9kb3ducmV2&#10;LnhtbEyPQUvDQBCF74L/YRnBm91NimkbsymlqKci2ArS2zaZJqHZ2ZDdJum/dzzpcXgf732TrSfb&#10;igF73zjSEM0UCKTClQ1VGr4Ob09LED4YKk3rCDXc0MM6v7/LTFq6kT5x2IdKcAn51GioQ+hSKX1R&#10;ozV+5jokzs6utybw2Vey7M3I5baVsVKJtKYhXqhNh9sai8v+ajW8j2bczKPXYXc5b2/Hw/PH9y5C&#10;rR8fps0LiIBT+IPhV5/VIWenk7tS6UWrYbFMFoxqiCMQnK9UnIA4MaiSOcg8k/8/y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">
                <v:shape id="Picture 127998189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">
                  <v:imagedata r:id="rId78" o:title="Reference "/>
                </v:shape>
                <v:roundrect id="Rectangle: Rounded Corners 127998189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" fillcolor="#168489" strokecolor="#168489" strokeweight="1pt">
                  <v:stroke joinstyle="miter"/>
                </v:roundrect>
                <w10:wrap type="square"/>
              </v:group>
            </w:pict>
          </mc:Fallback>
        </mc:AlternateContent>
      </w:r>
      <w:r w:rsidR="0042208F" w:rsidRPr="00DB65B3">
        <w:rPr>
          <w:b w:val="0"/>
          <w:bCs/>
          <w:color w:val="168489"/>
          <w:rtl/>
        </w:rPr>
        <w:t>دراسة حالة:</w:t>
      </w:r>
    </w:p>
    <w:p w14:paraId="473DC3C8" w14:textId="77777777" w:rsidR="0042208F" w:rsidRPr="001B17CB" w:rsidRDefault="0042208F" w:rsidP="0042208F">
      <w:pPr>
        <w:rPr>
          <w:rtl/>
        </w:rPr>
      </w:pPr>
      <w:r w:rsidRPr="001B17CB">
        <w:rPr>
          <w:rtl/>
        </w:rPr>
        <w:t>جمعية "نماء" التطوّعية حوّلت مشروعاً موسمياً لتوزيع الطرود الغذائية إلى برنامج مستدام لتمكين الأسر اقتصادياً من خلال:</w:t>
      </w:r>
    </w:p>
    <w:p w14:paraId="278CB0D7" w14:textId="77777777" w:rsidR="0042208F" w:rsidRPr="001B17CB" w:rsidRDefault="0042208F" w:rsidP="0042208F">
      <w:pPr>
        <w:rPr>
          <w:rtl/>
        </w:rPr>
      </w:pPr>
      <w:r w:rsidRPr="001B17CB">
        <w:rPr>
          <w:rtl/>
        </w:rPr>
        <w:t>1. تحويل جزء من ميزانية التوزيع لتمويل مشاريع صغيرة للأسر.</w:t>
      </w:r>
    </w:p>
    <w:p w14:paraId="5B68F222" w14:textId="77777777" w:rsidR="0042208F" w:rsidRPr="001B17CB" w:rsidRDefault="0042208F" w:rsidP="0042208F">
      <w:pPr>
        <w:rPr>
          <w:rtl/>
        </w:rPr>
      </w:pPr>
      <w:r w:rsidRPr="001B17CB">
        <w:rPr>
          <w:rtl/>
        </w:rPr>
        <w:t>2. تدريب أفراد الأسر على مهارات مهنية مطلوبة في سوق العمل.</w:t>
      </w:r>
    </w:p>
    <w:p w14:paraId="641DEDDF" w14:textId="77777777" w:rsidR="0042208F" w:rsidRPr="001B17CB" w:rsidRDefault="0042208F" w:rsidP="0042208F">
      <w:pPr>
        <w:rPr>
          <w:rtl/>
        </w:rPr>
      </w:pPr>
      <w:r w:rsidRPr="001B17CB">
        <w:rPr>
          <w:rtl/>
        </w:rPr>
        <w:t>3. بناء شراكات مع القطاع الخاص لتوظيف المتدرّبين.</w:t>
      </w:r>
    </w:p>
    <w:p w14:paraId="6B3B76F3" w14:textId="77777777" w:rsidR="0042208F" w:rsidRPr="001B17CB" w:rsidRDefault="0042208F" w:rsidP="0042208F">
      <w:pPr>
        <w:rPr>
          <w:rtl/>
        </w:rPr>
      </w:pPr>
      <w:r w:rsidRPr="001B17CB">
        <w:rPr>
          <w:rtl/>
        </w:rPr>
        <w:t>4. إنشاء تعاونيات إنتاجية تديرها الأسر المستفيدة.</w:t>
      </w:r>
    </w:p>
    <w:p w14:paraId="634F3A8B" w14:textId="77777777" w:rsidR="0042208F" w:rsidRPr="001B17CB" w:rsidRDefault="0042208F" w:rsidP="0042208F">
      <w:pPr>
        <w:rPr>
          <w:rtl/>
        </w:rPr>
      </w:pPr>
      <w:r w:rsidRPr="001B17CB">
        <w:rPr>
          <w:rtl/>
        </w:rPr>
        <w:t>نجحت هذه الاستراتيجية في تخفيض عدد الأسر المعتمدة على المساعدات بنسبة 45% خلال 3 سنوات، وتحويل المشروع من نموذج إغاثي إلى نموذج تنموي مستدام.</w:t>
      </w:r>
    </w:p>
    <w:p w14:paraId="7185C07B" w14:textId="77777777" w:rsidR="0042208F" w:rsidRDefault="0042208F" w:rsidP="0042208F"/>
    <w:p w14:paraId="2F06EA1E" w14:textId="77777777" w:rsidR="00DB65B3" w:rsidRDefault="00DB65B3" w:rsidP="0042208F"/>
    <w:p w14:paraId="2D4A8B4D" w14:textId="77777777" w:rsidR="00DB65B3" w:rsidRDefault="00DB65B3" w:rsidP="00DB65B3">
      <w:pPr>
        <w:bidi w:val="0"/>
        <w:jc w:val="center"/>
        <w:rPr>
          <w:noProof/>
        </w:rPr>
      </w:pPr>
    </w:p>
    <w:p w14:paraId="5F8C8F79" w14:textId="77777777" w:rsidR="00DB65B3" w:rsidRDefault="00DB65B3" w:rsidP="00DB65B3">
      <w:pPr>
        <w:bidi w:val="0"/>
        <w:jc w:val="center"/>
        <w:rPr>
          <w:noProof/>
        </w:rPr>
      </w:pPr>
    </w:p>
    <w:p w14:paraId="45059696" w14:textId="77777777" w:rsidR="00DB65B3" w:rsidRDefault="00DB65B3" w:rsidP="00DB65B3">
      <w:pPr>
        <w:bidi w:val="0"/>
        <w:jc w:val="center"/>
      </w:pPr>
    </w:p>
    <w:p w14:paraId="20FDB31A" w14:textId="1A23991E" w:rsidR="00DB65B3" w:rsidRDefault="00DB65B3" w:rsidP="00DB65B3">
      <w:pPr>
        <w:bidi w:val="0"/>
        <w:jc w:val="center"/>
        <w:rPr>
          <w:rtl/>
        </w:rPr>
      </w:pPr>
      <w:r>
        <w:rPr>
          <w:noProof/>
        </w:rPr>
        <w:drawing>
          <wp:inline distT="0" distB="0" distL="0" distR="0" wp14:anchorId="53EABE3B" wp14:editId="0B1869D5">
            <wp:extent cx="2286562" cy="1051322"/>
            <wp:effectExtent l="0" t="0" r="0" b="0"/>
            <wp:docPr id="1279981899" name="Picture 1279981899" descr="نماء توضّح تفاصيل المرسوم السلطاني بشأن إعادة هيكلة قطاع المياه والصرف  الصحي – صحيفة الصحو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نماء توضّح تفاصيل المرسوم السلطاني بشأن إعادة هيكلة قطاع المياه والصرف  الصحي – صحيفة الصحوة"/>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291466" cy="1053577"/>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DB65B3" w14:paraId="016A3C0F" w14:textId="77777777" w:rsidTr="00D41F4D">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B641617" w14:textId="77777777" w:rsidR="00DB65B3" w:rsidRPr="00B45CE2" w:rsidRDefault="00DB65B3" w:rsidP="00D41F4D">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2AC74BF3" wp14:editId="1B830227">
                  <wp:extent cx="485140" cy="485140"/>
                  <wp:effectExtent l="0" t="0" r="0" b="0"/>
                  <wp:docPr id="1279981939" name="Picture 1279981939"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9B06B62" w14:textId="77777777" w:rsidR="00DB65B3" w:rsidRPr="00B45CE2" w:rsidRDefault="00DB65B3" w:rsidP="00D41F4D">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001498B3" w14:textId="77777777" w:rsidR="00DB65B3" w:rsidRDefault="00DB65B3" w:rsidP="00D41F4D">
            <w:pPr>
              <w:bidi w:val="0"/>
              <w:jc w:val="center"/>
              <w:rPr>
                <w:rFonts w:ascii="Adobe Arabic" w:hAnsi="Adobe Arabic" w:cs="Adobe Arabic"/>
                <w:bCs/>
                <w:color w:val="168489"/>
                <w:sz w:val="52"/>
                <w:szCs w:val="52"/>
                <w:rtl/>
                <w:lang w:bidi="ar-EG"/>
              </w:rPr>
            </w:pPr>
          </w:p>
          <w:p w14:paraId="3132B583" w14:textId="0B238FA3" w:rsidR="00DB65B3" w:rsidRPr="00AB5D47" w:rsidRDefault="00DB65B3" w:rsidP="00D41F4D">
            <w:pPr>
              <w:bidi w:val="0"/>
              <w:jc w:val="center"/>
              <w:rPr>
                <w:rFonts w:ascii="Adobe Arabic" w:hAnsi="Adobe Arabic" w:cs="Adobe Arabic"/>
                <w:bCs/>
                <w:color w:val="168489"/>
                <w:sz w:val="52"/>
                <w:szCs w:val="52"/>
                <w:rtl/>
                <w:lang w:bidi="ar-EG"/>
              </w:rPr>
            </w:pPr>
            <w:r w:rsidRPr="00DB65B3">
              <w:rPr>
                <w:rFonts w:ascii="Adobe Arabic" w:hAnsi="Adobe Arabic" w:cs="Adobe Arabic"/>
                <w:bCs/>
                <w:color w:val="168489"/>
                <w:sz w:val="52"/>
                <w:szCs w:val="52"/>
                <w:rtl/>
                <w:lang w:bidi="ar-EG"/>
              </w:rPr>
              <w:t>محاكاة الأزمة: استراتيجيات إنقاذ المشاريع التطوّعية</w:t>
            </w:r>
          </w:p>
        </w:tc>
      </w:tr>
    </w:tbl>
    <w:p w14:paraId="638EC7EA" w14:textId="77777777" w:rsidR="00DB65B3" w:rsidRPr="008D39CE" w:rsidRDefault="00DB65B3" w:rsidP="00DB65B3">
      <w:r w:rsidRPr="00853909">
        <w:rPr>
          <w:noProof/>
        </w:rPr>
        <mc:AlternateContent>
          <mc:Choice Requires="wpg">
            <w:drawing>
              <wp:inline distT="0" distB="0" distL="0" distR="0" wp14:anchorId="7858598B" wp14:editId="707026A0">
                <wp:extent cx="4406692" cy="545009"/>
                <wp:effectExtent l="0" t="0" r="0" b="26670"/>
                <wp:docPr id="127998192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279981921" name="Group 1279981921"/>
                        <wpg:cNvGrpSpPr/>
                        <wpg:grpSpPr>
                          <a:xfrm>
                            <a:off x="3797654" y="0"/>
                            <a:ext cx="609038" cy="545009"/>
                            <a:chOff x="3797654" y="0"/>
                            <a:chExt cx="609038" cy="545009"/>
                          </a:xfrm>
                        </wpg:grpSpPr>
                        <pic:pic xmlns:pic="http://schemas.openxmlformats.org/drawingml/2006/picture">
                          <pic:nvPicPr>
                            <pic:cNvPr id="1279981922" name="Picture 1279981922" descr="Clock "/>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279981923" name="Rectangle: Rounded Corners 127998192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79981924" name="TextBox 19"/>
                        <wps:cNvSpPr txBox="1"/>
                        <wps:spPr>
                          <a:xfrm>
                            <a:off x="0" y="113532"/>
                            <a:ext cx="3597910" cy="395605"/>
                          </a:xfrm>
                          <a:prstGeom prst="rect">
                            <a:avLst/>
                          </a:prstGeom>
                          <a:noFill/>
                        </wps:spPr>
                        <wps:txbx>
                          <w:txbxContent>
                            <w:p w14:paraId="4185DFBA" w14:textId="77777777" w:rsidR="00DB65B3" w:rsidRPr="00B45CE2" w:rsidRDefault="00DB65B3" w:rsidP="00DB65B3">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7858598B" id="_x0000_s1912"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">
                <v:group id="Group 1279981921" o:spid="_x0000_s1913"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">
                  <v:shape id="Picture 1279981922" o:spid="_x0000_s1914"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">
                    <v:imagedata r:id="rId131" o:title="Clock "/>
                  </v:shape>
                  <v:roundrect id="Rectangle: Rounded Corners 1279981923" o:spid="_x0000_s1915"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" fillcolor="#7a8696" strokecolor="#7a8696" strokeweight="1pt">
                    <v:stroke joinstyle="miter"/>
                  </v:roundrect>
                </v:group>
                <v:shape id="TextBox 19" o:spid="_x0000_s1916"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" filled="f" stroked="f">
                  <v:textbox style="mso-fit-shape-to-text:t">
                    <w:txbxContent>
                      <w:p w14:paraId="4185DFBA" w14:textId="77777777" w:rsidR="00DB65B3" w:rsidRPr="00B45CE2" w:rsidRDefault="00DB65B3" w:rsidP="00DB65B3">
                        <w:pPr>
                          <w:pStyle w:val="a0"/>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77984C40" w14:textId="77777777" w:rsidR="00DB65B3" w:rsidRPr="0024372F" w:rsidRDefault="00DB65B3" w:rsidP="00DB65B3">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28B21C4D" w14:textId="77777777" w:rsidR="00DB65B3" w:rsidRPr="008D39CE" w:rsidRDefault="00DB65B3" w:rsidP="00DB65B3">
      <w:r w:rsidRPr="00853909">
        <w:rPr>
          <w:noProof/>
        </w:rPr>
        <mc:AlternateContent>
          <mc:Choice Requires="wpg">
            <w:drawing>
              <wp:inline distT="0" distB="0" distL="0" distR="0" wp14:anchorId="1986AF27" wp14:editId="5EFA3BB7">
                <wp:extent cx="4435062" cy="545009"/>
                <wp:effectExtent l="0" t="0" r="3810" b="26670"/>
                <wp:docPr id="1279981925"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279981926" name="Picture 1279981926" descr="Goal "/>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279981927" name="Rectangle: Rounded Corners 127998192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28" name="TextBox 23"/>
                        <wps:cNvSpPr txBox="1"/>
                        <wps:spPr>
                          <a:xfrm>
                            <a:off x="0" y="64202"/>
                            <a:ext cx="3600450" cy="395605"/>
                          </a:xfrm>
                          <a:prstGeom prst="rect">
                            <a:avLst/>
                          </a:prstGeom>
                          <a:noFill/>
                        </wps:spPr>
                        <wps:txbx>
                          <w:txbxContent>
                            <w:p w14:paraId="47E4B823" w14:textId="77777777" w:rsidR="00DB65B3" w:rsidRPr="00B45CE2" w:rsidRDefault="00DB65B3" w:rsidP="00DB65B3">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1986AF27" id="_x0000_s191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">
                <v:shape id="Picture 1279981926" o:spid="_x0000_s1918"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">
                  <v:imagedata r:id="rId133" o:title="Goal "/>
                </v:shape>
                <v:roundrect id="Rectangle: Rounded Corners 1279981927" o:spid="_x0000_s1919"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" fillcolor="#7a8696" strokecolor="#7a8696" strokeweight="1pt">
                  <v:stroke joinstyle="miter"/>
                </v:roundrect>
                <v:shape id="TextBox 23" o:spid="_x0000_s1920"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" filled="f" stroked="f">
                  <v:textbox style="mso-fit-shape-to-text:t">
                    <w:txbxContent>
                      <w:p w14:paraId="47E4B823" w14:textId="77777777" w:rsidR="00DB65B3" w:rsidRPr="00B45CE2" w:rsidRDefault="00DB65B3" w:rsidP="00DB65B3">
                        <w:pPr>
                          <w:pStyle w:val="a0"/>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296DD911" w14:textId="77777777" w:rsidR="00DB65B3" w:rsidRPr="001B17CB" w:rsidRDefault="00DB65B3" w:rsidP="00DB65B3">
      <w:pPr>
        <w:rPr>
          <w:rtl/>
        </w:rPr>
      </w:pPr>
      <w:r w:rsidRPr="001B17CB">
        <w:rPr>
          <w:rtl/>
        </w:rPr>
        <w:t>1. تنمية مهارات التفكير النقدي وحلّ المشكلات في بيئة العمل التطوّعي.</w:t>
      </w:r>
    </w:p>
    <w:p w14:paraId="762D3684" w14:textId="77777777" w:rsidR="00DB65B3" w:rsidRPr="001B17CB" w:rsidRDefault="00DB65B3" w:rsidP="00DB65B3">
      <w:pPr>
        <w:rPr>
          <w:rtl/>
        </w:rPr>
      </w:pPr>
      <w:r w:rsidRPr="001B17CB">
        <w:rPr>
          <w:rtl/>
        </w:rPr>
        <w:t>2. تطوير القدرة على تحليل المشكلات وتحديد جذورها.</w:t>
      </w:r>
    </w:p>
    <w:p w14:paraId="3F9161E3" w14:textId="77777777" w:rsidR="00DB65B3" w:rsidRPr="001B17CB" w:rsidRDefault="00DB65B3" w:rsidP="00DB65B3">
      <w:pPr>
        <w:rPr>
          <w:rtl/>
        </w:rPr>
      </w:pPr>
      <w:r w:rsidRPr="001B17CB">
        <w:rPr>
          <w:rtl/>
        </w:rPr>
        <w:t>3. تعزيز مهارات العمل الجماعي واتخاذ القرار في ظروف الأزمات.</w:t>
      </w:r>
    </w:p>
    <w:p w14:paraId="476505B9" w14:textId="77777777" w:rsidR="00DB65B3" w:rsidRPr="001B17CB" w:rsidRDefault="00DB65B3" w:rsidP="00DB65B3">
      <w:pPr>
        <w:rPr>
          <w:rtl/>
        </w:rPr>
      </w:pPr>
      <w:r w:rsidRPr="001B17CB">
        <w:rPr>
          <w:rtl/>
        </w:rPr>
        <w:t>4. تطبيق استراتيجيات فعّالة لإدارة الأزمات في المشاريع التطوّعية.</w:t>
      </w:r>
    </w:p>
    <w:p w14:paraId="5C5BE864" w14:textId="77777777" w:rsidR="0042208F" w:rsidRPr="00756DC1" w:rsidRDefault="0042208F" w:rsidP="00DB65B3">
      <w:pPr>
        <w:pStyle w:val="ad"/>
        <w:rPr>
          <w:b w:val="0"/>
          <w:bCs/>
          <w:color w:val="168489"/>
          <w:rtl/>
        </w:rPr>
      </w:pPr>
      <w:r w:rsidRPr="00756DC1">
        <w:rPr>
          <w:b w:val="0"/>
          <w:bCs/>
          <w:color w:val="168489"/>
          <w:rtl/>
        </w:rPr>
        <w:t>بطاقات سيناريوهات الأزمات:</w:t>
      </w:r>
    </w:p>
    <w:p w14:paraId="4CEF2AAE" w14:textId="77777777" w:rsidR="0042208F" w:rsidRPr="00DB65B3" w:rsidRDefault="0042208F" w:rsidP="0042208F">
      <w:pPr>
        <w:rPr>
          <w:b/>
          <w:bCs/>
          <w:rtl/>
        </w:rPr>
      </w:pPr>
      <w:r w:rsidRPr="00DB65B3">
        <w:rPr>
          <w:b/>
          <w:bCs/>
          <w:rtl/>
        </w:rPr>
        <w:t>بطاقة الأزمة رقم 1: "انسحاب المتطوّعين"</w:t>
      </w:r>
    </w:p>
    <w:p w14:paraId="0E4533B3" w14:textId="77777777" w:rsidR="0042208F" w:rsidRPr="001B17CB" w:rsidRDefault="0042208F" w:rsidP="0042208F">
      <w:pPr>
        <w:rPr>
          <w:rtl/>
        </w:rPr>
      </w:pPr>
      <w:r w:rsidRPr="001B17CB">
        <w:rPr>
          <w:rtl/>
        </w:rPr>
        <w:t>"مشروعكم التطوّعي 'أنا أقرأ' يهدف لتعليم القراءة لـ 200 طفل في مناطق نائية. بعد شهرين من انطلاق المشروع، انسحب 60% من المتطوّعين المدرّبين (15 متطوّعاً من أصل 25) بسبب ضغوط الدراسة والعمل. تبقّى شهر واحد فقط لإكمال المشروع وتحقيق المستهدف، والجهة الداعمة تنتظر تقريركم النهائي."</w:t>
      </w:r>
    </w:p>
    <w:p w14:paraId="0FDD0F61" w14:textId="77777777" w:rsidR="0042208F" w:rsidRPr="00DB65B3" w:rsidRDefault="0042208F" w:rsidP="0042208F">
      <w:pPr>
        <w:rPr>
          <w:b/>
          <w:bCs/>
          <w:rtl/>
        </w:rPr>
      </w:pPr>
      <w:r w:rsidRPr="00DB65B3">
        <w:rPr>
          <w:b/>
          <w:bCs/>
          <w:rtl/>
        </w:rPr>
        <w:t>بطاقة الأزمة رقم 2: "نقص الموارد"</w:t>
      </w:r>
    </w:p>
    <w:p w14:paraId="2EA3BC4E" w14:textId="77777777" w:rsidR="0042208F" w:rsidRPr="001B17CB" w:rsidRDefault="0042208F" w:rsidP="0042208F">
      <w:pPr>
        <w:rPr>
          <w:rtl/>
        </w:rPr>
      </w:pPr>
      <w:r w:rsidRPr="001B17CB">
        <w:rPr>
          <w:rtl/>
        </w:rPr>
        <w:t>"مشروعكم التطوّعي 'شتاء دافئ' يهدف لتوزيع 500 حقيبة شتوية على الأسر النازحة قبل بداية فصل الشتاء. قبل أسبوعين من موعد التوزيع، اعتذر الراعي الرئيسي الذي كان سيغطي 70% من تكلفة المشروع، والتكلفة الإجمالية 50,000 ريال. الموسم الشتوي سيبدأ خلال 3 أسابيع، والأسر في انتظار المساعدة."</w:t>
      </w:r>
    </w:p>
    <w:p w14:paraId="5A7BBB6D" w14:textId="77777777" w:rsidR="0042208F" w:rsidRPr="00DB65B3" w:rsidRDefault="0042208F" w:rsidP="00024081">
      <w:pPr>
        <w:keepNext/>
        <w:rPr>
          <w:b/>
          <w:bCs/>
          <w:rtl/>
        </w:rPr>
      </w:pPr>
      <w:r w:rsidRPr="00DB65B3">
        <w:rPr>
          <w:b/>
          <w:bCs/>
          <w:rtl/>
        </w:rPr>
        <w:lastRenderedPageBreak/>
        <w:t>بطاقة الأزمة رقم 3: "خلاف داخلي"</w:t>
      </w:r>
    </w:p>
    <w:p w14:paraId="57D21C30" w14:textId="77777777" w:rsidR="0042208F" w:rsidRPr="001B17CB" w:rsidRDefault="0042208F" w:rsidP="0042208F">
      <w:pPr>
        <w:rPr>
          <w:rtl/>
        </w:rPr>
      </w:pPr>
      <w:r w:rsidRPr="001B17CB">
        <w:rPr>
          <w:rtl/>
        </w:rPr>
        <w:t>"مشروعكم التطوّعي 'مدينة نظيفة' يستهدف تنظيف وتجميل 10 أحياء في المدينة. بعد تنظيف 4 أحياء، نشب خلاف حادّ بين قائد المشروع ومسؤول العمليات الميدانية حول آلية التنفيذ، أدّى لانقسام الفريق إلى معسكرين متعارضين، ممّا أثّر سلباً على معنويات المتطوّعين والعمل الميداني. المشروع متوقف منذ أسبوع، والمجتمع المحلي والإعلام ينتظرون استكمال المشروع."</w:t>
      </w:r>
    </w:p>
    <w:p w14:paraId="3290443E" w14:textId="77777777" w:rsidR="0042208F" w:rsidRPr="00DB65B3" w:rsidRDefault="0042208F" w:rsidP="0042208F">
      <w:pPr>
        <w:rPr>
          <w:b/>
          <w:bCs/>
          <w:rtl/>
        </w:rPr>
      </w:pPr>
      <w:r w:rsidRPr="00DB65B3">
        <w:rPr>
          <w:b/>
          <w:bCs/>
          <w:rtl/>
        </w:rPr>
        <w:t>بطاقة الأزمة رقم 4: "أزمة س</w:t>
      </w:r>
      <w:r w:rsidRPr="00DB65B3">
        <w:rPr>
          <w:rFonts w:hint="cs"/>
          <w:b/>
          <w:bCs/>
          <w:rtl/>
        </w:rPr>
        <w:t>ُ</w:t>
      </w:r>
      <w:r w:rsidRPr="00DB65B3">
        <w:rPr>
          <w:b/>
          <w:bCs/>
          <w:rtl/>
        </w:rPr>
        <w:t>معة"</w:t>
      </w:r>
    </w:p>
    <w:p w14:paraId="6396BA17" w14:textId="77777777" w:rsidR="0042208F" w:rsidRDefault="0042208F" w:rsidP="0042208F">
      <w:r w:rsidRPr="001B17CB">
        <w:rPr>
          <w:rtl/>
        </w:rPr>
        <w:t>"مشروعكم التطوّعي 'رعاية المسنّين' قائم منذ سنتين وحقّق نجاحات ملحوظة في رعاية 120 مسنّاً. انتشرت صورة على مواقع التواصل الاجتماعي لأحد المسنّين المستفيدين وهو في وضع غير لائق أثناء تلقّيه الرعاية، مع تعليقات تتّهم المشروع بالإهمال وسوء المعاملة. انتشرت الصورة بشكل واسع، وبدأ بعض المتبرّعين بالتراجع عن دعمهم، كما امتنعت بعض الأسر عن السماح للمشروع بزيارة مسنّيها."</w:t>
      </w:r>
    </w:p>
    <w:p w14:paraId="61FB8A45" w14:textId="45807211" w:rsidR="00DB65B3" w:rsidRDefault="00024081" w:rsidP="00024081">
      <w:pPr>
        <w:ind w:left="-897"/>
      </w:pPr>
      <w:r>
        <w:rPr>
          <w:noProof/>
        </w:rPr>
        <mc:AlternateContent>
          <mc:Choice Requires="wps">
            <w:drawing>
              <wp:inline distT="0" distB="0" distL="0" distR="0" wp14:anchorId="6BA4C9B8" wp14:editId="29A50698">
                <wp:extent cx="6677660" cy="5022850"/>
                <wp:effectExtent l="0" t="0" r="27940" b="25400"/>
                <wp:docPr id="175161481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7660" cy="5022850"/>
                        </a:xfrm>
                        <a:prstGeom prst="roundRect">
                          <a:avLst>
                            <a:gd name="adj" fmla="val 16667"/>
                          </a:avLst>
                        </a:prstGeom>
                        <a:solidFill>
                          <a:srgbClr val="EAF4E4"/>
                        </a:solidFill>
                        <a:ln w="12700">
                          <a:solidFill>
                            <a:schemeClr val="accent6"/>
                          </a:solidFill>
                          <a:miter lim="800000"/>
                          <a:headEnd/>
                          <a:tailEnd/>
                        </a:ln>
                      </wps:spPr>
                      <wps:txbx>
                        <w:txbxContent>
                          <w:p w14:paraId="0EC4E44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276C36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132013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665251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14CF79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0C2341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5553BF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1EA0B8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AC93EF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5816C6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128DA7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751539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601356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769A7F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B5C6E4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3FF71F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9C3327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074127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FF5362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D2B1E4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A348FE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D80BD1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EE2520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B70AA8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C4A154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11EBBF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31D48D8" w14:textId="77777777" w:rsidR="00024081" w:rsidRDefault="00024081" w:rsidP="0002408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BA4C9B8" id="_x0000_s1921" style="width:525.8pt;height:39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" fillcolor="#eaf4e4" strokecolor="#70ad47 [3209]" strokeweight="1pt">
                <v:stroke joinstyle="miter"/>
                <v:textbox inset="0,3mm,0">
                  <w:txbxContent>
                    <w:p w14:paraId="0EC4E44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276C36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132013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665251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14CF79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0C2341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5553BF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1EA0B8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AC93EF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5816C6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128DA7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751539C"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601356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769A7F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B5C6E4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3FF71F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9C3327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0741278"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FF5362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D2B1E4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A348FE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D80BD1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EE2520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B70AA82"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C4A154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11EBBF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31D48D8" w14:textId="77777777" w:rsidR="00024081" w:rsidRDefault="00024081" w:rsidP="00024081">
                      <w:pPr>
                        <w:jc w:val="center"/>
                        <w:rPr>
                          <w:sz w:val="22"/>
                          <w:szCs w:val="28"/>
                          <w:rtl/>
                          <w:lang w:bidi="ar-SY"/>
                        </w:rPr>
                      </w:pPr>
                    </w:p>
                  </w:txbxContent>
                </v:textbox>
                <w10:anchorlock/>
              </v:roundrect>
            </w:pict>
          </mc:Fallback>
        </mc:AlternateContent>
      </w:r>
    </w:p>
    <w:p w14:paraId="01562F55" w14:textId="77777777" w:rsidR="00DB65B3" w:rsidRDefault="00DB65B3" w:rsidP="0042208F"/>
    <w:p w14:paraId="284D3930" w14:textId="77777777" w:rsidR="00DB65B3" w:rsidRPr="00F3372D" w:rsidRDefault="00DB65B3" w:rsidP="00DB65B3">
      <w:pPr>
        <w:pageBreakBefore/>
        <w:jc w:val="center"/>
        <w:rPr>
          <w:rtl/>
        </w:rPr>
      </w:pPr>
      <w:r w:rsidRPr="00B9790F">
        <w:rPr>
          <w:noProof/>
        </w:rPr>
        <w:lastRenderedPageBreak/>
        <mc:AlternateContent>
          <mc:Choice Requires="wpg">
            <w:drawing>
              <wp:inline distT="0" distB="0" distL="0" distR="0" wp14:anchorId="1A81DE47" wp14:editId="03390AC3">
                <wp:extent cx="5711825" cy="737619"/>
                <wp:effectExtent l="0" t="0" r="22225" b="24765"/>
                <wp:docPr id="2048"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2049" name="مجموعة 881967268"/>
                        <wpg:cNvGrpSpPr/>
                        <wpg:grpSpPr>
                          <a:xfrm>
                            <a:off x="0" y="165473"/>
                            <a:ext cx="5711825" cy="572146"/>
                            <a:chOff x="0" y="165446"/>
                            <a:chExt cx="6312597" cy="633543"/>
                          </a:xfrm>
                        </wpg:grpSpPr>
                        <wps:wsp>
                          <wps:cNvPr id="2051"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2" name="مربع نص 2043426344"/>
                          <wps:cNvSpPr txBox="1"/>
                          <wps:spPr>
                            <a:xfrm>
                              <a:off x="3184368" y="165446"/>
                              <a:ext cx="2073788" cy="453527"/>
                            </a:xfrm>
                            <a:prstGeom prst="rect">
                              <a:avLst/>
                            </a:prstGeom>
                            <a:noFill/>
                          </wps:spPr>
                          <wps:txbx>
                            <w:txbxContent>
                              <w:p w14:paraId="493CF1DF" w14:textId="77777777" w:rsidR="00DB65B3" w:rsidRDefault="00DB65B3" w:rsidP="00DB65B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2053"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054" name="Picture 2054"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A81DE47" id="_x0000_s1922"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">
                <v:group id="مجموعة 881967268" o:spid="_x0000_s1923"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roundrect id="مستطيل مستدير الزوايا 769901" o:spid="_x0000_s1924"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" fillcolor="#168489" strokecolor="#168489" strokeweight="1pt">
                    <v:stroke joinstyle="miter"/>
                  </v:roundrect>
                  <v:shape id="مربع نص 2043426344" o:spid="_x0000_s1925"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" filled="f" stroked="f">
                    <v:textbox style="mso-fit-shape-to-text:t">
                      <w:txbxContent>
                        <w:p w14:paraId="493CF1DF" w14:textId="77777777" w:rsidR="00DB65B3" w:rsidRDefault="00DB65B3" w:rsidP="00DB65B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926"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" fillcolor="#168489" strokecolor="#168489" strokeweight="1pt">
                    <v:stroke joinstyle="miter"/>
                  </v:roundrect>
                </v:group>
                <v:shape id="Picture 2054" o:spid="_x0000_s1927"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">
                  <v:imagedata r:id="rId135" o:title="Submission "/>
                </v:shape>
                <w10:anchorlock/>
              </v:group>
            </w:pict>
          </mc:Fallback>
        </mc:AlternateContent>
      </w:r>
    </w:p>
    <w:p w14:paraId="1D608B80" w14:textId="77777777" w:rsidR="0042208F" w:rsidRPr="00DB65B3" w:rsidRDefault="0042208F" w:rsidP="00DB65B3">
      <w:pPr>
        <w:pStyle w:val="ad"/>
        <w:rPr>
          <w:b w:val="0"/>
          <w:bCs/>
          <w:color w:val="168489"/>
          <w:rtl/>
        </w:rPr>
      </w:pPr>
      <w:r w:rsidRPr="00DB65B3">
        <w:rPr>
          <w:b w:val="0"/>
          <w:bCs/>
          <w:color w:val="168489"/>
          <w:rtl/>
        </w:rPr>
        <w:t>1. اذكر أربعة من أساليب تحفيز المتطوّعين التي تعزّز استمراريتهم في العمل التطوّعي؟</w:t>
      </w:r>
    </w:p>
    <w:p w14:paraId="41BAF8E7" w14:textId="77777777" w:rsidR="0042208F" w:rsidRPr="00DB65B3" w:rsidRDefault="0042208F" w:rsidP="00DB65B3">
      <w:pPr>
        <w:pStyle w:val="ad"/>
        <w:rPr>
          <w:b w:val="0"/>
          <w:bCs/>
          <w:color w:val="168489"/>
          <w:rtl/>
        </w:rPr>
      </w:pPr>
      <w:r w:rsidRPr="00DB65B3">
        <w:rPr>
          <w:b w:val="0"/>
          <w:bCs/>
          <w:color w:val="168489"/>
          <w:rtl/>
        </w:rPr>
        <w:t>2. ما هي مستويات قياس الأثر في المشاريع التطوّعية؟</w:t>
      </w:r>
    </w:p>
    <w:p w14:paraId="30D7BB1A" w14:textId="77777777" w:rsidR="0042208F" w:rsidRPr="00DB65B3" w:rsidRDefault="0042208F" w:rsidP="00DB65B3">
      <w:pPr>
        <w:pStyle w:val="ad"/>
        <w:rPr>
          <w:b w:val="0"/>
          <w:bCs/>
          <w:color w:val="168489"/>
          <w:rtl/>
        </w:rPr>
      </w:pPr>
      <w:r w:rsidRPr="00DB65B3">
        <w:rPr>
          <w:b w:val="0"/>
          <w:bCs/>
          <w:color w:val="168489"/>
          <w:rtl/>
        </w:rPr>
        <w:t>3. ما هي استراتيجيات إدارة الصراع الخمس الرئيسية؟</w:t>
      </w:r>
    </w:p>
    <w:p w14:paraId="0F1D8206" w14:textId="77777777" w:rsidR="0042208F" w:rsidRPr="00DB65B3" w:rsidRDefault="0042208F" w:rsidP="00DB65B3">
      <w:pPr>
        <w:pStyle w:val="ad"/>
        <w:rPr>
          <w:b w:val="0"/>
          <w:bCs/>
          <w:color w:val="168489"/>
          <w:rtl/>
        </w:rPr>
      </w:pPr>
      <w:r w:rsidRPr="00DB65B3">
        <w:rPr>
          <w:b w:val="0"/>
          <w:bCs/>
          <w:color w:val="168489"/>
          <w:rtl/>
        </w:rPr>
        <w:t>4. اذكر أربعة عوامل تسهم في استدامة المشاريع التطوّعية؟</w:t>
      </w:r>
    </w:p>
    <w:p w14:paraId="19D1DB9E" w14:textId="77777777" w:rsidR="0042208F" w:rsidRPr="00DB65B3" w:rsidRDefault="0042208F" w:rsidP="00DB65B3">
      <w:pPr>
        <w:pStyle w:val="ad"/>
        <w:rPr>
          <w:b w:val="0"/>
          <w:bCs/>
          <w:color w:val="168489"/>
          <w:rtl/>
        </w:rPr>
      </w:pPr>
      <w:r w:rsidRPr="00DB65B3">
        <w:rPr>
          <w:b w:val="0"/>
          <w:bCs/>
          <w:color w:val="168489"/>
          <w:rtl/>
        </w:rPr>
        <w:t>5. ما هي الأنماط القيادية الأكثر فعالية في العمل التطوّعي؟</w:t>
      </w:r>
    </w:p>
    <w:p w14:paraId="336797CB" w14:textId="1CBF239F" w:rsidR="00DB65B3" w:rsidRDefault="00024081" w:rsidP="00024081">
      <w:pPr>
        <w:ind w:left="-897"/>
      </w:pPr>
      <w:r>
        <w:rPr>
          <w:noProof/>
        </w:rPr>
        <mc:AlternateContent>
          <mc:Choice Requires="wps">
            <w:drawing>
              <wp:inline distT="0" distB="0" distL="0" distR="0" wp14:anchorId="6BC65982" wp14:editId="21F462DB">
                <wp:extent cx="6715760" cy="5924550"/>
                <wp:effectExtent l="0" t="0" r="27940" b="19050"/>
                <wp:docPr id="36903701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15760" cy="5924550"/>
                        </a:xfrm>
                        <a:prstGeom prst="roundRect">
                          <a:avLst>
                            <a:gd name="adj" fmla="val 16667"/>
                          </a:avLst>
                        </a:prstGeom>
                        <a:solidFill>
                          <a:srgbClr val="EAF4E4"/>
                        </a:solidFill>
                        <a:ln w="12700">
                          <a:solidFill>
                            <a:schemeClr val="accent6"/>
                          </a:solidFill>
                          <a:miter lim="800000"/>
                          <a:headEnd/>
                          <a:tailEnd/>
                        </a:ln>
                      </wps:spPr>
                      <wps:txbx>
                        <w:txbxContent>
                          <w:p w14:paraId="2AC63B0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1D3E5D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92568F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B376E0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8847D7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DCD712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D79DC5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707289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8ADC03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CB2D14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3132A1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143AA0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BDE7C0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148D5D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2403C8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55F9D7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02935B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7FEE35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86407A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08647F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A84A93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E5BDFC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5A4650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EC49D1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7CAD27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AF8328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EB68FFF" w14:textId="77777777" w:rsidR="00024081" w:rsidRDefault="00024081" w:rsidP="0002408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BC65982" id="_x0000_s1928" style="width:528.8pt;height:46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" fillcolor="#eaf4e4" strokecolor="#70ad47 [3209]" strokeweight="1pt">
                <v:stroke joinstyle="miter"/>
                <v:textbox inset="0,3mm,0">
                  <w:txbxContent>
                    <w:p w14:paraId="2AC63B0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1D3E5D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92568F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B376E0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8847D7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2DCD712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D79DC5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707289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8ADC030"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CB2D14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3132A1E"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4143AA0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BDE7C0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0148D5D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2403C8B"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55F9D7A"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02935B9"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7FEE355"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86407A6"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08647FD"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A84A93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6E5BDFC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5A46507"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1EC49D14"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77CAD271"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3AF83283" w14:textId="77777777" w:rsidR="00024081" w:rsidRDefault="00024081" w:rsidP="00024081">
                      <w:pPr>
                        <w:spacing w:line="480" w:lineRule="auto"/>
                        <w:jc w:val="center"/>
                        <w:rPr>
                          <w:sz w:val="22"/>
                          <w:szCs w:val="28"/>
                          <w:lang w:bidi="ar-SY"/>
                        </w:rPr>
                      </w:pPr>
                      <w:r>
                        <w:rPr>
                          <w:rFonts w:asciiTheme="majorBidi" w:hAnsiTheme="majorBidi" w:cstheme="majorBidi" w:hint="cs"/>
                          <w:szCs w:val="28"/>
                          <w:rtl/>
                          <w:lang w:bidi="ar-SY"/>
                        </w:rPr>
                        <w:t>.........................................................................................................................................</w:t>
                      </w:r>
                    </w:p>
                    <w:p w14:paraId="5EB68FFF" w14:textId="77777777" w:rsidR="00024081" w:rsidRDefault="00024081" w:rsidP="00024081">
                      <w:pPr>
                        <w:jc w:val="center"/>
                        <w:rPr>
                          <w:sz w:val="22"/>
                          <w:szCs w:val="28"/>
                          <w:rtl/>
                          <w:lang w:bidi="ar-SY"/>
                        </w:rPr>
                      </w:pPr>
                    </w:p>
                  </w:txbxContent>
                </v:textbox>
                <w10:anchorlock/>
              </v:roundrect>
            </w:pict>
          </mc:Fallback>
        </mc:AlternateContent>
      </w:r>
    </w:p>
    <w:p w14:paraId="5DCF8DB1" w14:textId="5C93252C" w:rsidR="00DB65B3" w:rsidRPr="001B17CB" w:rsidRDefault="00DB65B3" w:rsidP="00DB65B3">
      <w:pPr>
        <w:pageBreakBefore/>
        <w:jc w:val="center"/>
        <w:rPr>
          <w:rtl/>
        </w:rPr>
      </w:pPr>
      <w:r w:rsidRPr="00DC1945">
        <w:rPr>
          <w:noProof/>
        </w:rPr>
        <w:lastRenderedPageBreak/>
        <mc:AlternateContent>
          <mc:Choice Requires="wpg">
            <w:drawing>
              <wp:inline distT="0" distB="0" distL="0" distR="0" wp14:anchorId="1405DDA8" wp14:editId="4015333F">
                <wp:extent cx="5711825" cy="852877"/>
                <wp:effectExtent l="0" t="0" r="22225" b="23495"/>
                <wp:docPr id="2056"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2057" name="مجموعة 881967268"/>
                        <wpg:cNvGrpSpPr/>
                        <wpg:grpSpPr>
                          <a:xfrm>
                            <a:off x="0" y="280937"/>
                            <a:ext cx="5711825" cy="571950"/>
                            <a:chOff x="0" y="280925"/>
                            <a:chExt cx="6312597" cy="633649"/>
                          </a:xfrm>
                        </wpg:grpSpPr>
                        <wps:wsp>
                          <wps:cNvPr id="2058"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9" name="مربع نص 2043426344"/>
                          <wps:cNvSpPr txBox="1"/>
                          <wps:spPr>
                            <a:xfrm>
                              <a:off x="3184368" y="280925"/>
                              <a:ext cx="2073788" cy="453764"/>
                            </a:xfrm>
                            <a:prstGeom prst="rect">
                              <a:avLst/>
                            </a:prstGeom>
                            <a:noFill/>
                          </wps:spPr>
                          <wps:txbx>
                            <w:txbxContent>
                              <w:p w14:paraId="7E7BA0B4" w14:textId="77777777" w:rsidR="00DB65B3" w:rsidRDefault="00DB65B3" w:rsidP="00DB65B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2060"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061" name="Picture 2061"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405DDA8" id="_x0000_s1929"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">
                <v:group id="مجموعة 881967268" o:spid="_x0000_s1930"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roundrect id="مستطيل مستدير الزوايا 769901" o:spid="_x0000_s1931"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" fillcolor="#168489" strokecolor="#168489" strokeweight="1pt">
                    <v:stroke joinstyle="miter"/>
                  </v:roundrect>
                  <v:shape id="مربع نص 2043426344" o:spid="_x0000_s1932"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" filled="f" stroked="f">
                    <v:textbox style="mso-fit-shape-to-text:t">
                      <w:txbxContent>
                        <w:p w14:paraId="7E7BA0B4" w14:textId="77777777" w:rsidR="00DB65B3" w:rsidRDefault="00DB65B3" w:rsidP="00DB65B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933"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" fillcolor="#168489" strokecolor="#168489" strokeweight="1pt">
                    <v:stroke joinstyle="miter"/>
                  </v:roundrect>
                </v:group>
                <v:shape id="Picture 2061" o:spid="_x0000_s1934"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">
                  <v:imagedata r:id="rId137" o:title="Conclusion "/>
                </v:shape>
                <w10:anchorlock/>
              </v:group>
            </w:pict>
          </mc:Fallback>
        </mc:AlternateContent>
      </w:r>
    </w:p>
    <w:p w14:paraId="0AA4AA51" w14:textId="77777777" w:rsidR="0042208F" w:rsidRPr="001B17CB" w:rsidRDefault="0042208F" w:rsidP="0042208F">
      <w:pPr>
        <w:rPr>
          <w:rtl/>
        </w:rPr>
      </w:pPr>
      <w:r w:rsidRPr="001B17CB">
        <w:rPr>
          <w:rtl/>
        </w:rPr>
        <w:t>في ختام جلستنا الثانية، نكون قد استكشفنا أبعاداً مهمة في قيادة الفرق التطوّعية وضمان استدامة المشاريع وتأثيرها. تعرّفنا على أساليب القيادة الفعّالة وطرق تحفيز المتطوّعين، واستراتيجيات إدارة التحدّيات والصراعات داخل الفريق. كما تناولنا أدوات قياس الأثر وتقييم النتائج، وآليات ضمان استدامة المشاريع التطوّعية وتطويرها.</w:t>
      </w:r>
    </w:p>
    <w:p w14:paraId="6A269F92" w14:textId="77777777" w:rsidR="0042208F" w:rsidRPr="001B17CB" w:rsidRDefault="0042208F" w:rsidP="0042208F">
      <w:pPr>
        <w:rPr>
          <w:rtl/>
        </w:rPr>
      </w:pPr>
      <w:r w:rsidRPr="001B17CB">
        <w:rPr>
          <w:rtl/>
        </w:rPr>
        <w:t>العمل التطوّعي أشبه برحلة متواصلة من العطاء والتعلّم. نجاح المشاريع التطوّعية لا يقاس فقط بحجم الإنجاز، بل بالأثر المستدام الذي تتركه في المجتمع، وبقدرتها على الاستمرار والتطوّر.</w:t>
      </w:r>
    </w:p>
    <w:p w14:paraId="66C49312" w14:textId="77777777" w:rsidR="0042208F" w:rsidRPr="001B17CB" w:rsidRDefault="0042208F" w:rsidP="0042208F">
      <w:pPr>
        <w:rPr>
          <w:rtl/>
        </w:rPr>
      </w:pPr>
      <w:r w:rsidRPr="001B17CB">
        <w:rPr>
          <w:rtl/>
        </w:rPr>
        <w:t>وكما قال الدكتور راشد الزهراني، خبير العمل التطوّعي: "المشروع التطوّعي الناجح هو الذي يمنح المستفيدين سمكة ليوم، ويعلّمهم الصيد لحياتهم، ثم يلهمهم ليعلّموا غيرهم الصيد".</w:t>
      </w:r>
    </w:p>
    <w:p w14:paraId="1E4B11CD" w14:textId="77777777" w:rsidR="0042208F" w:rsidRDefault="0042208F" w:rsidP="0042208F">
      <w:r w:rsidRPr="001B17CB">
        <w:rPr>
          <w:rtl/>
        </w:rPr>
        <w:t>أشكركم على تفاعلكم ومشاركتكم الفعّالة في هذه الجلسة</w:t>
      </w:r>
      <w:r>
        <w:rPr>
          <w:rFonts w:hint="cs"/>
          <w:rtl/>
        </w:rPr>
        <w:t>. و</w:t>
      </w:r>
      <w:r w:rsidRPr="001B17CB">
        <w:rPr>
          <w:rtl/>
        </w:rPr>
        <w:t>تذكّروا دائماً أن قوة العمل التطوّعي تكمن في استدامته واستمراريته، وأن قائد الفريق الناجح هو من يرى في كل تحدٍّ فرصة للتطوير والإبداع.</w:t>
      </w:r>
    </w:p>
    <w:p w14:paraId="53F045AB" w14:textId="77777777" w:rsidR="00DB65B3" w:rsidRDefault="00DB65B3" w:rsidP="0042208F"/>
    <w:p w14:paraId="7679115A" w14:textId="77777777" w:rsidR="00DB65B3" w:rsidRDefault="00DB65B3" w:rsidP="0042208F"/>
    <w:p w14:paraId="75EBE43B" w14:textId="77777777" w:rsidR="00DB65B3" w:rsidRDefault="00DB65B3" w:rsidP="0042208F"/>
    <w:p w14:paraId="06B11EC3" w14:textId="53F5C055" w:rsidR="00DB65B3" w:rsidRDefault="00DB65B3" w:rsidP="00DB65B3">
      <w:pPr>
        <w:jc w:val="center"/>
        <w:rPr>
          <w:rtl/>
        </w:rPr>
      </w:pPr>
      <w:r>
        <w:rPr>
          <w:noProof/>
        </w:rPr>
        <w:drawing>
          <wp:inline distT="0" distB="0" distL="0" distR="0" wp14:anchorId="15E05E24" wp14:editId="5B8835B6">
            <wp:extent cx="1816924" cy="1816924"/>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BC26682" w14:textId="46D1CCC0" w:rsidR="00D87FB1" w:rsidRDefault="00D87FB1" w:rsidP="00F01FA2">
      <w:pPr>
        <w:rPr>
          <w:rtl/>
        </w:rPr>
      </w:pPr>
    </w:p>
    <w:p w14:paraId="7BE36217" w14:textId="77777777" w:rsidR="00D87FB1" w:rsidRDefault="00D87FB1" w:rsidP="00D87FB1">
      <w:pPr>
        <w:rPr>
          <w:rtl/>
          <w:lang w:bidi="ar-SY"/>
        </w:rPr>
      </w:pPr>
    </w:p>
    <w:p w14:paraId="5D36F687" w14:textId="77777777" w:rsidR="00F131A0" w:rsidRDefault="00F131A0" w:rsidP="00D87FB1">
      <w:pPr>
        <w:rPr>
          <w:rtl/>
          <w:lang w:bidi="ar-SY"/>
        </w:rPr>
      </w:pPr>
    </w:p>
    <w:p w14:paraId="30517A67" w14:textId="24F93A47" w:rsidR="002465AB" w:rsidRPr="002465AB" w:rsidRDefault="002465AB" w:rsidP="00DB65B3">
      <w:pPr>
        <w:bidi w:val="0"/>
        <w:rPr>
          <w:rFonts w:ascii="Sakkal Majalla" w:hAnsi="Sakkal Majalla"/>
          <w:sz w:val="34"/>
          <w:rtl/>
          <w:lang w:bidi="ar-SY"/>
        </w:rPr>
        <w:sectPr w:rsidR="002465AB" w:rsidRPr="002465AB" w:rsidSect="00DB5EB0">
          <w:pgSz w:w="11906" w:h="16838" w:code="9"/>
          <w:pgMar w:top="1440" w:right="1440" w:bottom="1440" w:left="1440" w:header="113" w:footer="0" w:gutter="0"/>
          <w:cols w:space="720"/>
          <w:titlePg/>
          <w:docGrid w:linePitch="381"/>
        </w:sectPr>
      </w:pPr>
    </w:p>
    <w:p w14:paraId="07E976D3" w14:textId="77777777"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719A1C44" wp14:editId="403B4694">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165"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719A1C44" id="Group 45" o:spid="_x0000_s1935"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">
                <v:shape id="TextBox 65" o:spid="_x0000_s1936"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1937"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166" o:title="Evaluation Icon Vector Art, Icons, and Graphics for Free Download" recolortarget="#494949 [1446]"/>
                </v:shape>
                <w10:anchorlock/>
              </v:group>
            </w:pict>
          </mc:Fallback>
        </mc:AlternateContent>
      </w:r>
    </w:p>
    <w:p w14:paraId="228037EC" w14:textId="77777777" w:rsidR="00A25AD3" w:rsidRDefault="00A25AD3" w:rsidP="00F01FA2">
      <w:pPr>
        <w:spacing w:after="160" w:line="600" w:lineRule="auto"/>
        <w:jc w:val="left"/>
        <w:rPr>
          <w:rFonts w:ascii="Adobe Arabic" w:hAnsi="Adobe Arabic" w:cs="Adobe Arabic"/>
          <w:sz w:val="36"/>
          <w:szCs w:val="40"/>
          <w:lang w:bidi="ar-SY"/>
        </w:rPr>
      </w:pPr>
    </w:p>
    <w:p w14:paraId="2BEE2636"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A3CB869" w14:textId="77777777" w:rsidR="008317F7" w:rsidRDefault="008317F7" w:rsidP="00A25AD3">
      <w:pPr>
        <w:spacing w:after="160" w:line="259" w:lineRule="auto"/>
        <w:jc w:val="center"/>
        <w:rPr>
          <w:sz w:val="40"/>
          <w:szCs w:val="44"/>
          <w:rtl/>
          <w:lang w:bidi="ar-SY"/>
        </w:rPr>
      </w:pPr>
    </w:p>
    <w:p w14:paraId="367B8955"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3D0F6891" wp14:editId="132B637C">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167">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3B734815" w14:textId="50A11DA7" w:rsidR="00C72AA7" w:rsidRDefault="00C72AA7">
      <w:pPr>
        <w:bidi w:val="0"/>
        <w:spacing w:after="160" w:line="259" w:lineRule="auto"/>
        <w:jc w:val="left"/>
        <w:rPr>
          <w:sz w:val="40"/>
          <w:szCs w:val="44"/>
          <w:rtl/>
          <w:lang w:bidi="ar-SY"/>
        </w:rPr>
      </w:pPr>
      <w:r>
        <w:rPr>
          <w:sz w:val="40"/>
          <w:szCs w:val="44"/>
          <w:rtl/>
          <w:lang w:bidi="ar-SY"/>
        </w:rPr>
        <w:br w:type="page"/>
      </w:r>
    </w:p>
    <w:p w14:paraId="78CA2D54" w14:textId="77777777" w:rsidR="00C72AA7" w:rsidRPr="00C72AA7" w:rsidRDefault="00C72AA7" w:rsidP="00C72AA7">
      <w:pPr>
        <w:spacing w:after="160" w:line="259" w:lineRule="auto"/>
        <w:rPr>
          <w:rFonts w:ascii="Sakkal Majalla" w:hAnsi="Sakkal Majalla"/>
          <w:b/>
          <w:bCs/>
          <w:color w:val="auto"/>
          <w:sz w:val="32"/>
          <w:szCs w:val="32"/>
          <w:rtl/>
          <w14:ligatures w14:val="standardContextual"/>
        </w:rPr>
      </w:pPr>
      <w:bookmarkStart w:id="4" w:name="_Hlk223117951"/>
      <w:r w:rsidRPr="00C72AA7">
        <w:rPr>
          <w:rFonts w:ascii="Sakkal Majalla" w:hAnsi="Sakkal Majalla"/>
          <w:b/>
          <w:bCs/>
          <w:color w:val="auto"/>
          <w:sz w:val="32"/>
          <w:szCs w:val="32"/>
          <w:rtl/>
          <w14:ligatures w14:val="standardContextual"/>
        </w:rPr>
        <w:lastRenderedPageBreak/>
        <w:t>المراجع</w:t>
      </w:r>
      <w:r w:rsidRPr="00C72AA7">
        <w:rPr>
          <w:rFonts w:ascii="Sakkal Majalla" w:hAnsi="Sakkal Majalla" w:hint="cs"/>
          <w:b/>
          <w:bCs/>
          <w:color w:val="auto"/>
          <w:sz w:val="32"/>
          <w:szCs w:val="32"/>
          <w:rtl/>
          <w14:ligatures w14:val="standardContextual"/>
        </w:rPr>
        <w:t xml:space="preserve"> "بتصرّف"</w:t>
      </w:r>
    </w:p>
    <w:p w14:paraId="7F39F64F" w14:textId="77777777" w:rsidR="00C72AA7" w:rsidRPr="00C72AA7" w:rsidRDefault="00C72AA7" w:rsidP="00C72AA7">
      <w:pPr>
        <w:spacing w:after="160" w:line="259" w:lineRule="auto"/>
        <w:rPr>
          <w:rFonts w:ascii="Sakkal Majalla" w:hAnsi="Sakkal Majalla"/>
          <w:color w:val="auto"/>
          <w:sz w:val="32"/>
          <w:szCs w:val="32"/>
          <w:rtl/>
          <w14:ligatures w14:val="standardContextual"/>
        </w:rPr>
      </w:pPr>
      <w:r w:rsidRPr="00C72AA7">
        <w:rPr>
          <w:rFonts w:ascii="Sakkal Majalla" w:hAnsi="Sakkal Majalla" w:hint="cs"/>
          <w:color w:val="auto"/>
          <w:sz w:val="32"/>
          <w:szCs w:val="32"/>
          <w:rtl/>
          <w14:ligatures w14:val="standardContextual"/>
        </w:rPr>
        <w:t xml:space="preserve">- </w:t>
      </w:r>
      <w:r w:rsidRPr="00C72AA7">
        <w:rPr>
          <w:rFonts w:ascii="Sakkal Majalla" w:hAnsi="Sakkal Majalla"/>
          <w:color w:val="auto"/>
          <w:sz w:val="32"/>
          <w:szCs w:val="32"/>
          <w:rtl/>
          <w14:ligatures w14:val="standardContextual"/>
        </w:rPr>
        <w:t>أبو النصر، مدحت محمد. (2019). إدارة المشاريع التطوعية: دليل الممارسة المهنية. القاهرة، مصر: المجموعة العربية للتدريب والنشر.</w:t>
      </w:r>
    </w:p>
    <w:p w14:paraId="6DAB2C35" w14:textId="77777777" w:rsidR="00C72AA7" w:rsidRPr="00C72AA7" w:rsidRDefault="00C72AA7" w:rsidP="00C72AA7">
      <w:pPr>
        <w:spacing w:after="160" w:line="259" w:lineRule="auto"/>
        <w:rPr>
          <w:rFonts w:ascii="Sakkal Majalla" w:hAnsi="Sakkal Majalla"/>
          <w:color w:val="auto"/>
          <w:sz w:val="32"/>
          <w:szCs w:val="32"/>
          <w:rtl/>
          <w14:ligatures w14:val="standardContextual"/>
        </w:rPr>
      </w:pPr>
    </w:p>
    <w:p w14:paraId="5ACBE2AA" w14:textId="77777777" w:rsidR="00C72AA7" w:rsidRPr="00C72AA7" w:rsidRDefault="00C72AA7" w:rsidP="00C72AA7">
      <w:pPr>
        <w:spacing w:after="160" w:line="259" w:lineRule="auto"/>
        <w:rPr>
          <w:rFonts w:ascii="Sakkal Majalla" w:hAnsi="Sakkal Majalla"/>
          <w:color w:val="auto"/>
          <w:sz w:val="32"/>
          <w:szCs w:val="32"/>
          <w:rtl/>
          <w14:ligatures w14:val="standardContextual"/>
        </w:rPr>
      </w:pPr>
      <w:r w:rsidRPr="00C72AA7">
        <w:rPr>
          <w:rFonts w:ascii="Sakkal Majalla" w:hAnsi="Sakkal Majalla" w:hint="cs"/>
          <w:color w:val="auto"/>
          <w:sz w:val="32"/>
          <w:szCs w:val="32"/>
          <w:rtl/>
          <w14:ligatures w14:val="standardContextual"/>
        </w:rPr>
        <w:t xml:space="preserve">- </w:t>
      </w:r>
      <w:r w:rsidRPr="00C72AA7">
        <w:rPr>
          <w:rFonts w:ascii="Sakkal Majalla" w:hAnsi="Sakkal Majalla"/>
          <w:color w:val="auto"/>
          <w:sz w:val="32"/>
          <w:szCs w:val="32"/>
          <w:rtl/>
          <w14:ligatures w14:val="standardContextual"/>
        </w:rPr>
        <w:t>الشهراني، سعد بن مريح. (2020). إدارة المنظمات التطوعية والأهلية (ط. 2). الرياض، المملكة العربية السعودية: دار النشر الدولي.</w:t>
      </w:r>
    </w:p>
    <w:p w14:paraId="5AC385DF" w14:textId="77777777" w:rsidR="00C72AA7" w:rsidRPr="00C72AA7" w:rsidRDefault="00C72AA7" w:rsidP="00C72AA7">
      <w:pPr>
        <w:spacing w:after="160" w:line="259" w:lineRule="auto"/>
        <w:rPr>
          <w:rFonts w:ascii="Sakkal Majalla" w:hAnsi="Sakkal Majalla"/>
          <w:color w:val="auto"/>
          <w:sz w:val="32"/>
          <w:szCs w:val="32"/>
          <w:rtl/>
          <w14:ligatures w14:val="standardContextual"/>
        </w:rPr>
      </w:pPr>
    </w:p>
    <w:p w14:paraId="19F3AE5B" w14:textId="77777777" w:rsidR="00C72AA7" w:rsidRPr="00C72AA7" w:rsidRDefault="00C72AA7" w:rsidP="00C72AA7">
      <w:pPr>
        <w:spacing w:after="160" w:line="259" w:lineRule="auto"/>
        <w:rPr>
          <w:rFonts w:ascii="Sakkal Majalla" w:hAnsi="Sakkal Majalla"/>
          <w:color w:val="auto"/>
          <w:sz w:val="32"/>
          <w:szCs w:val="32"/>
          <w:rtl/>
          <w14:ligatures w14:val="standardContextual"/>
        </w:rPr>
      </w:pPr>
      <w:r w:rsidRPr="00C72AA7">
        <w:rPr>
          <w:rFonts w:ascii="Sakkal Majalla" w:hAnsi="Sakkal Majalla" w:hint="cs"/>
          <w:color w:val="auto"/>
          <w:sz w:val="32"/>
          <w:szCs w:val="32"/>
          <w:rtl/>
          <w14:ligatures w14:val="standardContextual"/>
        </w:rPr>
        <w:t xml:space="preserve">- </w:t>
      </w:r>
      <w:r w:rsidRPr="00C72AA7">
        <w:rPr>
          <w:rFonts w:ascii="Sakkal Majalla" w:hAnsi="Sakkal Majalla"/>
          <w:color w:val="auto"/>
          <w:sz w:val="32"/>
          <w:szCs w:val="32"/>
          <w:rtl/>
          <w14:ligatures w14:val="standardContextual"/>
        </w:rPr>
        <w:t>عبد الباقي، صلاح الدين محمد. (2018). الإدارة الاحترافية للمنظمات غير الربحية. الإسكندرية، مصر: دار الجامعة الجديدة للنشر.</w:t>
      </w:r>
    </w:p>
    <w:p w14:paraId="34749394" w14:textId="77777777" w:rsidR="00C72AA7" w:rsidRPr="00C72AA7" w:rsidRDefault="00C72AA7" w:rsidP="00C72AA7">
      <w:pPr>
        <w:spacing w:after="160" w:line="259" w:lineRule="auto"/>
        <w:rPr>
          <w:rFonts w:ascii="Sakkal Majalla" w:hAnsi="Sakkal Majalla"/>
          <w:color w:val="auto"/>
          <w:sz w:val="32"/>
          <w:szCs w:val="32"/>
          <w:rtl/>
          <w14:ligatures w14:val="standardContextual"/>
        </w:rPr>
      </w:pPr>
    </w:p>
    <w:p w14:paraId="774E6948" w14:textId="77777777" w:rsidR="00C72AA7" w:rsidRPr="00C72AA7" w:rsidRDefault="00C72AA7" w:rsidP="00C72AA7">
      <w:pPr>
        <w:spacing w:after="160" w:line="259" w:lineRule="auto"/>
        <w:rPr>
          <w:rFonts w:ascii="Sakkal Majalla" w:hAnsi="Sakkal Majalla"/>
          <w:color w:val="auto"/>
          <w:sz w:val="32"/>
          <w:szCs w:val="32"/>
          <w:rtl/>
          <w14:ligatures w14:val="standardContextual"/>
        </w:rPr>
      </w:pPr>
      <w:r w:rsidRPr="00C72AA7">
        <w:rPr>
          <w:rFonts w:ascii="Sakkal Majalla" w:hAnsi="Sakkal Majalla" w:hint="cs"/>
          <w:color w:val="auto"/>
          <w:sz w:val="32"/>
          <w:szCs w:val="32"/>
          <w:rtl/>
          <w14:ligatures w14:val="standardContextual"/>
        </w:rPr>
        <w:t xml:space="preserve">- </w:t>
      </w:r>
      <w:r w:rsidRPr="00C72AA7">
        <w:rPr>
          <w:rFonts w:ascii="Sakkal Majalla" w:hAnsi="Sakkal Majalla"/>
          <w:color w:val="auto"/>
          <w:sz w:val="32"/>
          <w:szCs w:val="32"/>
          <w:rtl/>
          <w14:ligatures w14:val="standardContextual"/>
        </w:rPr>
        <w:t>الجعفري، عبد الله بن عبد العزيز. (2021). قيادة الفرق التطوعية وإدارة الأداء المؤسسي. عمّان، الأردن: دار اليازوري العلمية للنشر والتوزيع.</w:t>
      </w:r>
    </w:p>
    <w:p w14:paraId="1629EB2A" w14:textId="77777777" w:rsidR="00C72AA7" w:rsidRPr="00C72AA7" w:rsidRDefault="00C72AA7" w:rsidP="00C72AA7">
      <w:pPr>
        <w:spacing w:after="160" w:line="259" w:lineRule="auto"/>
        <w:rPr>
          <w:rFonts w:ascii="Sakkal Majalla" w:hAnsi="Sakkal Majalla"/>
          <w:color w:val="auto"/>
          <w:sz w:val="32"/>
          <w:szCs w:val="32"/>
          <w:rtl/>
          <w14:ligatures w14:val="standardContextual"/>
        </w:rPr>
      </w:pPr>
    </w:p>
    <w:p w14:paraId="612F7569" w14:textId="77777777" w:rsidR="00C72AA7" w:rsidRPr="00C72AA7" w:rsidRDefault="00C72AA7" w:rsidP="00C72AA7">
      <w:pPr>
        <w:spacing w:after="160" w:line="259" w:lineRule="auto"/>
        <w:rPr>
          <w:rFonts w:ascii="Sakkal Majalla" w:hAnsi="Sakkal Majalla"/>
          <w:color w:val="auto"/>
          <w:sz w:val="32"/>
          <w:szCs w:val="32"/>
          <w:rtl/>
          <w14:ligatures w14:val="standardContextual"/>
        </w:rPr>
      </w:pPr>
      <w:r w:rsidRPr="00C72AA7">
        <w:rPr>
          <w:rFonts w:ascii="Sakkal Majalla" w:hAnsi="Sakkal Majalla" w:hint="cs"/>
          <w:color w:val="auto"/>
          <w:sz w:val="32"/>
          <w:szCs w:val="32"/>
          <w:rtl/>
          <w14:ligatures w14:val="standardContextual"/>
        </w:rPr>
        <w:t xml:space="preserve">- </w:t>
      </w:r>
      <w:r w:rsidRPr="00C72AA7">
        <w:rPr>
          <w:rFonts w:ascii="Sakkal Majalla" w:hAnsi="Sakkal Majalla"/>
          <w:color w:val="auto"/>
          <w:sz w:val="32"/>
          <w:szCs w:val="32"/>
          <w:rtl/>
          <w14:ligatures w14:val="standardContextual"/>
        </w:rPr>
        <w:t>عاشور، أحمد صقر. (2017). إدارة القطاع الثالث: المنظمات التطوعية وغير الحكومية. بيروت، لبنان: دار النهضة العربية للطباعة والنشر والتوزيع.</w:t>
      </w:r>
    </w:p>
    <w:bookmarkEnd w:id="4"/>
    <w:p w14:paraId="4FFB6935" w14:textId="77777777" w:rsidR="00C72AA7" w:rsidRDefault="00C72AA7" w:rsidP="00C72AA7">
      <w:pPr>
        <w:bidi w:val="0"/>
        <w:spacing w:after="160" w:line="259" w:lineRule="auto"/>
        <w:jc w:val="center"/>
        <w:rPr>
          <w:sz w:val="40"/>
          <w:szCs w:val="44"/>
          <w:rtl/>
        </w:rPr>
      </w:pPr>
    </w:p>
    <w:p w14:paraId="152C8F32" w14:textId="77777777" w:rsidR="00337FA6" w:rsidRDefault="00337FA6" w:rsidP="00F40E57">
      <w:pPr>
        <w:jc w:val="center"/>
        <w:rPr>
          <w:rFonts w:asciiTheme="majorBidi" w:hAnsiTheme="majorBidi" w:cstheme="majorBidi"/>
          <w:noProof/>
          <w:szCs w:val="28"/>
        </w:rPr>
      </w:pPr>
    </w:p>
    <w:p w14:paraId="697E1C19" w14:textId="77777777" w:rsidR="00337FA6" w:rsidRDefault="00337FA6" w:rsidP="00F40E57">
      <w:pPr>
        <w:jc w:val="center"/>
        <w:rPr>
          <w:rFonts w:asciiTheme="majorBidi" w:hAnsiTheme="majorBidi" w:cstheme="majorBidi"/>
          <w:noProof/>
          <w:szCs w:val="28"/>
        </w:rPr>
      </w:pPr>
    </w:p>
    <w:p w14:paraId="2608C7FF" w14:textId="77777777" w:rsidR="00337FA6" w:rsidRDefault="00337FA6" w:rsidP="00F40E57">
      <w:pPr>
        <w:jc w:val="center"/>
        <w:rPr>
          <w:rFonts w:asciiTheme="majorBidi" w:hAnsiTheme="majorBidi" w:cstheme="majorBidi"/>
          <w:noProof/>
          <w:szCs w:val="28"/>
        </w:rPr>
      </w:pPr>
    </w:p>
    <w:p w14:paraId="39ED3E1B" w14:textId="73DA65AF" w:rsidR="00337FA6" w:rsidRDefault="00337FA6" w:rsidP="00F40E57">
      <w:pPr>
        <w:jc w:val="center"/>
        <w:rPr>
          <w:rFonts w:asciiTheme="majorBidi" w:hAnsiTheme="majorBidi" w:cstheme="majorBidi"/>
          <w:noProof/>
          <w:szCs w:val="28"/>
        </w:rPr>
      </w:pPr>
    </w:p>
    <w:sectPr w:rsidR="00337FA6" w:rsidSect="00DB5EB0">
      <w:pgSz w:w="11906" w:h="16838" w:code="9"/>
      <w:pgMar w:top="1440" w:right="1440" w:bottom="1440" w:left="1440" w:header="113" w:footer="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F5D1B9" w14:textId="77777777" w:rsidR="00717D73" w:rsidRDefault="00717D73" w:rsidP="00F53D08">
      <w:pPr>
        <w:spacing w:line="240" w:lineRule="auto"/>
      </w:pPr>
      <w:r>
        <w:separator/>
      </w:r>
    </w:p>
  </w:endnote>
  <w:endnote w:type="continuationSeparator" w:id="0">
    <w:p w14:paraId="58F84B8D" w14:textId="77777777" w:rsidR="00717D73" w:rsidRDefault="00717D73"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Aptos">
    <w:charset w:val="00"/>
    <w:family w:val="swiss"/>
    <w:pitch w:val="variable"/>
    <w:sig w:usb0="20000287" w:usb1="00000003" w:usb2="00000000" w:usb3="00000000" w:csb0="0000019F"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Activist Light">
    <w:panose1 w:val="00000000000000000000"/>
    <w:charset w:val="00"/>
    <w:family w:val="roman"/>
    <w:notTrueType/>
    <w:pitch w:val="default"/>
  </w:font>
  <w:font w:name="Aller">
    <w:altName w:val="Calibri"/>
    <w:charset w:val="00"/>
    <w:family w:val="auto"/>
    <w:pitch w:val="variable"/>
    <w:sig w:usb0="A00000AF" w:usb1="5000205B" w:usb2="00000000" w:usb3="00000000" w:csb0="00000093" w:csb1="00000000"/>
  </w:font>
  <w:font w:name="SST Arabic Bold">
    <w:altName w:val="Cambria"/>
    <w:panose1 w:val="00000000000000000000"/>
    <w:charset w:val="00"/>
    <w:family w:val="roman"/>
    <w:notTrueType/>
    <w:pitch w:val="default"/>
  </w:font>
  <w:font w:name="ADLaM Display">
    <w:charset w:val="00"/>
    <w:family w:val="auto"/>
    <w:pitch w:val="variable"/>
    <w:sig w:usb0="8000206F" w:usb1="4200004A"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0379F" w14:textId="77777777" w:rsidR="00EF7DE1" w:rsidRDefault="00EF7DE1">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446C7" w14:textId="2C944330" w:rsidR="005E14CE" w:rsidRPr="00E42DAD" w:rsidRDefault="00EF7DE1"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2799" behindDoc="0" locked="0" layoutInCell="1" allowOverlap="1" wp14:anchorId="7DC1CEB2" wp14:editId="1B8995CA">
              <wp:simplePos x="0" y="0"/>
              <wp:positionH relativeFrom="column">
                <wp:posOffset>-800100</wp:posOffset>
              </wp:positionH>
              <wp:positionV relativeFrom="page">
                <wp:posOffset>10417175</wp:posOffset>
              </wp:positionV>
              <wp:extent cx="1377950" cy="282575"/>
              <wp:effectExtent l="0" t="0" r="0" b="3175"/>
              <wp:wrapNone/>
              <wp:docPr id="2" name="مستطيل 2"/>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A9BC8CA" w14:textId="77777777" w:rsidR="00EF7DE1" w:rsidRPr="007C020A" w:rsidRDefault="00EF7DE1" w:rsidP="00EF7DE1">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C1CEB2" id="مستطيل 2" o:spid="_x0000_s1941" style="position:absolute;left:0;text-align:left;margin-left:-63pt;margin-top:820.25pt;width:108.5pt;height:22.2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" filled="f" stroked="f" strokeweight="1pt">
              <v:textbox>
                <w:txbxContent>
                  <w:p w14:paraId="4A9BC8CA" w14:textId="77777777" w:rsidR="00EF7DE1" w:rsidRPr="007C020A" w:rsidRDefault="00EF7DE1" w:rsidP="00EF7DE1">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851775" behindDoc="0" locked="0" layoutInCell="1" allowOverlap="1" wp14:anchorId="6CB42BE7" wp14:editId="5B246B42">
              <wp:simplePos x="0" y="0"/>
              <wp:positionH relativeFrom="column">
                <wp:posOffset>1837055</wp:posOffset>
              </wp:positionH>
              <wp:positionV relativeFrom="paragraph">
                <wp:posOffset>449275</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E3BEC7" w14:textId="77777777" w:rsidR="00EF7DE1" w:rsidRPr="00DB65F9" w:rsidRDefault="00EF7DE1" w:rsidP="00EF7DE1">
                          <w:pPr>
                            <w:spacing w:line="240" w:lineRule="auto"/>
                            <w:jc w:val="center"/>
                            <w:rPr>
                              <w:rFonts w:ascii="Sakkal Majalla" w:hAnsi="Sakkal Majalla"/>
                              <w:b/>
                              <w:bCs/>
                              <w:color w:val="A8D08D" w:themeColor="accent6" w:themeTint="99"/>
                              <w:sz w:val="20"/>
                              <w:szCs w:val="22"/>
                              <w:lang w:bidi="ar-JO"/>
                            </w:rPr>
                          </w:pPr>
                          <w:r w:rsidRPr="00DB65F9">
                            <w:rPr>
                              <w:rFonts w:ascii="Sakkal Majalla" w:hAnsi="Sakkal Majalla"/>
                              <w:b/>
                              <w:bCs/>
                              <w:color w:val="A8D08D" w:themeColor="accent6" w:themeTint="99"/>
                              <w:sz w:val="20"/>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CB42BE7" id="_x0000_t202" coordsize="21600,21600" o:spt="202" path="m,l,21600r21600,l21600,xe">
              <v:stroke joinstyle="miter"/>
              <v:path gradientshapeok="t" o:connecttype="rect"/>
            </v:shapetype>
            <v:shape id="مربع نص 3" o:spid="_x0000_s1942" type="#_x0000_t202" style="position:absolute;left:0;text-align:left;margin-left:144.65pt;margin-top:35.4pt;width:104.2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" filled="f" stroked="f" strokeweight=".5pt">
              <v:textbox>
                <w:txbxContent>
                  <w:p w14:paraId="28E3BEC7" w14:textId="77777777" w:rsidR="00EF7DE1" w:rsidRPr="00DB65F9" w:rsidRDefault="00EF7DE1" w:rsidP="00EF7DE1">
                    <w:pPr>
                      <w:spacing w:line="240" w:lineRule="auto"/>
                      <w:jc w:val="center"/>
                      <w:rPr>
                        <w:rFonts w:ascii="Sakkal Majalla" w:hAnsi="Sakkal Majalla"/>
                        <w:b/>
                        <w:bCs/>
                        <w:color w:val="A8D08D" w:themeColor="accent6" w:themeTint="99"/>
                        <w:sz w:val="20"/>
                        <w:szCs w:val="22"/>
                        <w:lang w:bidi="ar-JO"/>
                      </w:rPr>
                    </w:pPr>
                    <w:r w:rsidRPr="00DB65F9">
                      <w:rPr>
                        <w:rFonts w:ascii="Sakkal Majalla" w:hAnsi="Sakkal Majalla"/>
                        <w:b/>
                        <w:bCs/>
                        <w:color w:val="A8D08D" w:themeColor="accent6" w:themeTint="99"/>
                        <w:sz w:val="20"/>
                        <w:szCs w:val="22"/>
                        <w:rtl/>
                        <w:lang w:bidi="ar-JO"/>
                      </w:rPr>
                      <w:t>مركز أبحاث الدولية للتدريب</w:t>
                    </w:r>
                  </w:p>
                </w:txbxContent>
              </v:textbox>
            </v:shape>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0E56F205" wp14:editId="0E8AF0F4">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5BE90643"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3DBC2286" w14:textId="29C8C9E8" w:rsidR="005E14CE" w:rsidRDefault="00EF7DE1">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36FC1BAA" wp14:editId="08969238">
              <wp:simplePos x="0" y="0"/>
              <wp:positionH relativeFrom="column">
                <wp:posOffset>3766820</wp:posOffset>
              </wp:positionH>
              <wp:positionV relativeFrom="paragraph">
                <wp:posOffset>105740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6A15B5" w14:textId="77777777" w:rsidR="00EF7DE1" w:rsidRPr="00DC31A5" w:rsidRDefault="00EF7DE1" w:rsidP="00EF7DE1">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7BCF9558" w14:textId="77777777" w:rsidR="00EF7DE1" w:rsidRPr="00DC31A5" w:rsidRDefault="00EF7DE1" w:rsidP="00EF7DE1">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65A153F1" w14:textId="77777777" w:rsidR="00EF7DE1" w:rsidRPr="00DC31A5" w:rsidRDefault="00EF7DE1" w:rsidP="00EF7DE1">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791E31DE" w14:textId="77777777" w:rsidR="00EF7DE1" w:rsidRPr="00DC31A5" w:rsidRDefault="00EF7DE1" w:rsidP="00EF7DE1">
                          <w:pPr>
                            <w:spacing w:line="240" w:lineRule="auto"/>
                            <w:jc w:val="center"/>
                            <w:rPr>
                              <w:rFonts w:ascii="Sakkal Majalla" w:hAnsi="Sakkal Majalla"/>
                              <w:b/>
                              <w:bCs/>
                            </w:rPr>
                          </w:pPr>
                          <w:r w:rsidRPr="00DC31A5">
                            <w:rPr>
                              <w:rFonts w:ascii="Sakkal Majalla" w:hAnsi="Sakkal Majalla"/>
                              <w:b/>
                              <w:bCs/>
                            </w:rPr>
                            <w:t>Mobile &amp; whatssup:</w:t>
                          </w:r>
                        </w:p>
                        <w:p w14:paraId="166C1261" w14:textId="77777777" w:rsidR="00EF7DE1" w:rsidRDefault="00EF7DE1" w:rsidP="00EF7DE1">
                          <w:pPr>
                            <w:spacing w:line="240" w:lineRule="auto"/>
                            <w:jc w:val="center"/>
                            <w:rPr>
                              <w:rFonts w:ascii="Sakkal Majalla" w:hAnsi="Sakkal Majalla"/>
                              <w:b/>
                              <w:bCs/>
                              <w:rtl/>
                            </w:rPr>
                          </w:pPr>
                          <w:r w:rsidRPr="00DC31A5">
                            <w:rPr>
                              <w:rFonts w:ascii="Sakkal Majalla" w:hAnsi="Sakkal Majalla"/>
                              <w:b/>
                              <w:bCs/>
                            </w:rPr>
                            <w:t>00962779222666</w:t>
                          </w:r>
                        </w:p>
                        <w:p w14:paraId="4B09C91D" w14:textId="77777777" w:rsidR="00EF7DE1" w:rsidRPr="00DC31A5" w:rsidRDefault="00EF7DE1" w:rsidP="00EF7DE1">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1BAA" id="مستطيل 38" o:spid="_x0000_s1943" style="position:absolute;left:0;text-align:left;margin-left:296.6pt;margin-top:8.35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" filled="f" stroked="f" strokeweight="1pt">
              <v:textbox>
                <w:txbxContent>
                  <w:p w14:paraId="376A15B5" w14:textId="77777777" w:rsidR="00EF7DE1" w:rsidRPr="00DC31A5" w:rsidRDefault="00EF7DE1" w:rsidP="00EF7DE1">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7BCF9558" w14:textId="77777777" w:rsidR="00EF7DE1" w:rsidRPr="00DC31A5" w:rsidRDefault="00EF7DE1" w:rsidP="00EF7DE1">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65A153F1" w14:textId="77777777" w:rsidR="00EF7DE1" w:rsidRPr="00DC31A5" w:rsidRDefault="00EF7DE1" w:rsidP="00EF7DE1">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791E31DE" w14:textId="77777777" w:rsidR="00EF7DE1" w:rsidRPr="00DC31A5" w:rsidRDefault="00EF7DE1" w:rsidP="00EF7DE1">
                    <w:pPr>
                      <w:spacing w:line="240" w:lineRule="auto"/>
                      <w:jc w:val="center"/>
                      <w:rPr>
                        <w:rFonts w:ascii="Sakkal Majalla" w:hAnsi="Sakkal Majalla"/>
                        <w:b/>
                        <w:bCs/>
                      </w:rPr>
                    </w:pPr>
                    <w:r w:rsidRPr="00DC31A5">
                      <w:rPr>
                        <w:rFonts w:ascii="Sakkal Majalla" w:hAnsi="Sakkal Majalla"/>
                        <w:b/>
                        <w:bCs/>
                      </w:rPr>
                      <w:t>Mobile &amp; whatssup:</w:t>
                    </w:r>
                  </w:p>
                  <w:p w14:paraId="166C1261" w14:textId="77777777" w:rsidR="00EF7DE1" w:rsidRDefault="00EF7DE1" w:rsidP="00EF7DE1">
                    <w:pPr>
                      <w:spacing w:line="240" w:lineRule="auto"/>
                      <w:jc w:val="center"/>
                      <w:rPr>
                        <w:rFonts w:ascii="Sakkal Majalla" w:hAnsi="Sakkal Majalla"/>
                        <w:b/>
                        <w:bCs/>
                        <w:rtl/>
                      </w:rPr>
                    </w:pPr>
                    <w:r w:rsidRPr="00DC31A5">
                      <w:rPr>
                        <w:rFonts w:ascii="Sakkal Majalla" w:hAnsi="Sakkal Majalla"/>
                        <w:b/>
                        <w:bCs/>
                      </w:rPr>
                      <w:t>00962779222666</w:t>
                    </w:r>
                  </w:p>
                  <w:p w14:paraId="4B09C91D" w14:textId="77777777" w:rsidR="00EF7DE1" w:rsidRPr="00DC31A5" w:rsidRDefault="00EF7DE1" w:rsidP="00EF7DE1">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A01BB" w14:textId="77777777" w:rsidR="00EF7DE1" w:rsidRDefault="00EF7DE1">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A6BA8"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0DE373" w14:textId="77777777" w:rsidR="00717D73" w:rsidRDefault="00717D73" w:rsidP="00F53D08">
      <w:pPr>
        <w:spacing w:line="240" w:lineRule="auto"/>
      </w:pPr>
      <w:r>
        <w:separator/>
      </w:r>
    </w:p>
  </w:footnote>
  <w:footnote w:type="continuationSeparator" w:id="0">
    <w:p w14:paraId="08D89FA9" w14:textId="77777777" w:rsidR="00717D73" w:rsidRDefault="00717D73"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BAEF7"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56EB4EF3" wp14:editId="1C40B01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A5C80" w14:textId="77777777"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8AF7CAD" wp14:editId="7F4EE664">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10E979C0" wp14:editId="67F0721F">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6C0F3D" w14:textId="5EB50076" w:rsidR="00E42DAD" w:rsidRDefault="00DB65B3" w:rsidP="00E42DAD">
                            <w:pPr>
                              <w:spacing w:after="240"/>
                              <w:jc w:val="center"/>
                              <w:rPr>
                                <w:rFonts w:eastAsia="Calibri" w:hAnsi="Sakkal Majalla"/>
                                <w:color w:val="FFFFFF"/>
                                <w:kern w:val="24"/>
                                <w:sz w:val="36"/>
                                <w:szCs w:val="36"/>
                                <w:lang w:bidi="ar-SY"/>
                              </w:rPr>
                            </w:pPr>
                            <w:r w:rsidRPr="00DB65B3">
                              <w:rPr>
                                <w:rFonts w:eastAsia="Calibri" w:hAnsi="Sakkal Majalla"/>
                                <w:color w:val="FFFFFF"/>
                                <w:kern w:val="24"/>
                                <w:sz w:val="36"/>
                                <w:szCs w:val="36"/>
                                <w:rtl/>
                                <w:lang w:bidi="ar-SY"/>
                              </w:rPr>
                              <w:t>إدارة المشاريع التطوعي</w:t>
                            </w:r>
                            <w:r w:rsidRPr="00DB65B3">
                              <w:rPr>
                                <w:rFonts w:eastAsia="Calibri" w:hAnsi="Sakkal Majalla" w:hint="cs"/>
                                <w:color w:val="FFFFFF"/>
                                <w:kern w:val="24"/>
                                <w:sz w:val="36"/>
                                <w:szCs w:val="36"/>
                                <w:rtl/>
                                <w:lang w:bidi="ar-SY"/>
                              </w:rPr>
                              <w:t>ّ</w:t>
                            </w:r>
                            <w:r w:rsidRPr="00DB65B3">
                              <w:rPr>
                                <w:rFonts w:eastAsia="Calibri" w:hAnsi="Sakkal Majalla"/>
                                <w:color w:val="FFFFFF"/>
                                <w:kern w:val="24"/>
                                <w:sz w:val="36"/>
                                <w:szCs w:val="36"/>
                                <w:rtl/>
                                <w:lang w:bidi="ar-SY"/>
                              </w:rPr>
                              <w:t>ة</w:t>
                            </w:r>
                            <w:r w:rsidR="00B978D4">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w:t>
                            </w:r>
                            <w:r w:rsidR="00024081">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10E979C0" id="Group 38" o:spid="_x0000_s1938"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1939"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146C0F3D" w14:textId="5EB50076" w:rsidR="00E42DAD" w:rsidRDefault="00DB65B3" w:rsidP="00E42DAD">
                      <w:pPr>
                        <w:spacing w:after="240"/>
                        <w:jc w:val="center"/>
                        <w:rPr>
                          <w:rFonts w:eastAsia="Calibri" w:hAnsi="Sakkal Majalla"/>
                          <w:color w:val="FFFFFF"/>
                          <w:kern w:val="24"/>
                          <w:sz w:val="36"/>
                          <w:szCs w:val="36"/>
                          <w:lang w:bidi="ar-SY"/>
                        </w:rPr>
                      </w:pPr>
                      <w:r w:rsidRPr="00DB65B3">
                        <w:rPr>
                          <w:rFonts w:eastAsia="Calibri" w:hAnsi="Sakkal Majalla"/>
                          <w:color w:val="FFFFFF"/>
                          <w:kern w:val="24"/>
                          <w:sz w:val="36"/>
                          <w:szCs w:val="36"/>
                          <w:rtl/>
                          <w:lang w:bidi="ar-SY"/>
                        </w:rPr>
                        <w:t>إدارة المشاريع التطوعي</w:t>
                      </w:r>
                      <w:r w:rsidRPr="00DB65B3">
                        <w:rPr>
                          <w:rFonts w:eastAsia="Calibri" w:hAnsi="Sakkal Majalla" w:hint="cs"/>
                          <w:color w:val="FFFFFF"/>
                          <w:kern w:val="24"/>
                          <w:sz w:val="36"/>
                          <w:szCs w:val="36"/>
                          <w:rtl/>
                          <w:lang w:bidi="ar-SY"/>
                        </w:rPr>
                        <w:t>ّ</w:t>
                      </w:r>
                      <w:r w:rsidRPr="00DB65B3">
                        <w:rPr>
                          <w:rFonts w:eastAsia="Calibri" w:hAnsi="Sakkal Majalla"/>
                          <w:color w:val="FFFFFF"/>
                          <w:kern w:val="24"/>
                          <w:sz w:val="36"/>
                          <w:szCs w:val="36"/>
                          <w:rtl/>
                          <w:lang w:bidi="ar-SY"/>
                        </w:rPr>
                        <w:t>ة</w:t>
                      </w:r>
                      <w:r w:rsidR="00B978D4">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w:t>
                      </w:r>
                      <w:r w:rsidR="00024081">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v:textbox>
              </v:shape>
              <v:shape id="شكل حر 769907" o:spid="_x0000_s1940"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4DB30" w14:textId="77777777" w:rsidR="00EF7DE1" w:rsidRDefault="00EF7DE1">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C7F54" w14:textId="77777777"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14AFD46" wp14:editId="64E3613C">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8" type="#_x0000_t75" style="width:205.05pt;height:205.05pt;visibility:visible;mso-wrap-style:square" o:bullet="t">
        <v:imagedata r:id="rId1" o:title=""/>
      </v:shape>
    </w:pict>
  </w:numPicBullet>
  <w:numPicBullet w:numPicBulletId="1">
    <w:pict>
      <v:shape id="_x0000_i1099" type="#_x0000_t75" style="width:384.2pt;height:384.2pt;visibility:visible;mso-wrap-style:square" o:bullet="t">
        <v:imagedata r:id="rId2" o:title=""/>
      </v:shape>
    </w:pict>
  </w:numPicBullet>
  <w:numPicBullet w:numPicBulletId="2">
    <w:pict>
      <v:shape id="_x0000_i1100" type="#_x0000_t75" style="width:1in;height:1in;visibility:visible;mso-wrap-style:square" o:bullet="t">
        <v:imagedata r:id="rId3" o:title=""/>
      </v:shape>
    </w:pict>
  </w:numPicBullet>
  <w:numPicBullet w:numPicBulletId="3">
    <w:pict>
      <v:shape id="_x0000_i1101" type="#_x0000_t75" style="width:384.2pt;height:384.2pt;visibility:visible;mso-wrap-style:square" o:bullet="t">
        <v:imagedata r:id="rId4" o:title=""/>
      </v:shape>
    </w:pict>
  </w:numPicBullet>
  <w:numPicBullet w:numPicBulletId="4">
    <w:pict>
      <v:shape id="_x0000_i1102" type="#_x0000_t75" style="width:409.55pt;height:409.55pt;visibility:visible;mso-wrap-style:square" o:bullet="t">
        <v:imagedata r:id="rId5" o:title=""/>
      </v:shape>
    </w:pict>
  </w:numPicBullet>
  <w:numPicBullet w:numPicBulletId="5">
    <w:pict>
      <v:shape id="_x0000_i1103" type="#_x0000_t75" style="width:47.8pt;height:47.8pt;visibility:visible;mso-wrap-style:square" o:bullet="t">
        <v:imagedata r:id="rId6" o:title=""/>
      </v:shape>
    </w:pict>
  </w:numPicBullet>
  <w:numPicBullet w:numPicBulletId="6">
    <w:pict>
      <v:shape id="_x0000_i1104" type="#_x0000_t75" alt="Back in time" style="width:19.6pt;height:19.6pt;visibility:visible;mso-wrap-style:square" o:bullet="t">
        <v:imagedata r:id="rId7" o:title="Back in time"/>
        <o:lock v:ext="edit" aspectratio="f"/>
      </v:shape>
    </w:pict>
  </w:numPicBullet>
  <w:numPicBullet w:numPicBulletId="7">
    <w:pict>
      <v:shape id="_x0000_i1105" type="#_x0000_t75" alt="Back in time" style="width:22.45pt;height:22.45pt;visibility:visible;mso-wrap-style:square" o:bullet="t">
        <v:imagedata r:id="rId8" o:title="Back in time"/>
        <o:lock v:ext="edit" aspectratio="f"/>
      </v:shape>
    </w:pict>
  </w:numPicBullet>
  <w:abstractNum w:abstractNumId="0" w15:restartNumberingAfterBreak="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26C106FF"/>
    <w:multiLevelType w:val="hybridMultilevel"/>
    <w:tmpl w:val="34C01A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E0A15C7"/>
    <w:multiLevelType w:val="hybridMultilevel"/>
    <w:tmpl w:val="42ECD9A6"/>
    <w:lvl w:ilvl="0" w:tplc="0409000F">
      <w:start w:val="1"/>
      <w:numFmt w:val="decimal"/>
      <w:lvlText w:val="%1."/>
      <w:lvlJc w:val="left"/>
      <w:pPr>
        <w:ind w:left="360" w:hanging="360"/>
      </w:pPr>
    </w:lvl>
    <w:lvl w:ilvl="1" w:tplc="45567974">
      <w:numFmt w:val="bullet"/>
      <w:lvlText w:val="-"/>
      <w:lvlJc w:val="left"/>
      <w:pPr>
        <w:ind w:left="1080" w:hanging="360"/>
      </w:pPr>
      <w:rPr>
        <w:rFonts w:ascii="Sakkal Majalla" w:eastAsia="Calibri" w:hAnsi="Sakkal Majalla" w:cs="Sakkal Majalla"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16cid:durableId="1883710826">
    <w:abstractNumId w:val="4"/>
  </w:num>
  <w:num w:numId="2" w16cid:durableId="388071248">
    <w:abstractNumId w:val="1"/>
  </w:num>
  <w:num w:numId="3" w16cid:durableId="1045106526">
    <w:abstractNumId w:val="8"/>
  </w:num>
  <w:num w:numId="4" w16cid:durableId="1598096485">
    <w:abstractNumId w:val="5"/>
  </w:num>
  <w:num w:numId="5" w16cid:durableId="627980117">
    <w:abstractNumId w:val="6"/>
  </w:num>
  <w:num w:numId="6" w16cid:durableId="358435068">
    <w:abstractNumId w:val="0"/>
  </w:num>
  <w:num w:numId="7" w16cid:durableId="1348560676">
    <w:abstractNumId w:val="9"/>
  </w:num>
  <w:num w:numId="8" w16cid:durableId="493227067">
    <w:abstractNumId w:val="2"/>
  </w:num>
  <w:num w:numId="9" w16cid:durableId="1296908376">
    <w:abstractNumId w:val="10"/>
  </w:num>
  <w:num w:numId="10" w16cid:durableId="2113552446">
    <w:abstractNumId w:val="7"/>
  </w:num>
  <w:num w:numId="11" w16cid:durableId="139344803">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12709"/>
    <w:rsid w:val="00015BA6"/>
    <w:rsid w:val="00016A05"/>
    <w:rsid w:val="000175C5"/>
    <w:rsid w:val="000179D9"/>
    <w:rsid w:val="00017C30"/>
    <w:rsid w:val="00024081"/>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66F1A"/>
    <w:rsid w:val="000724CA"/>
    <w:rsid w:val="000744AD"/>
    <w:rsid w:val="00074525"/>
    <w:rsid w:val="00075354"/>
    <w:rsid w:val="00075B3B"/>
    <w:rsid w:val="00085F65"/>
    <w:rsid w:val="00090487"/>
    <w:rsid w:val="0009204D"/>
    <w:rsid w:val="0009377E"/>
    <w:rsid w:val="0009673E"/>
    <w:rsid w:val="0009726D"/>
    <w:rsid w:val="000A3077"/>
    <w:rsid w:val="000B0B3F"/>
    <w:rsid w:val="000B3939"/>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2D45"/>
    <w:rsid w:val="00163810"/>
    <w:rsid w:val="0016778D"/>
    <w:rsid w:val="00172768"/>
    <w:rsid w:val="00172B15"/>
    <w:rsid w:val="001741C5"/>
    <w:rsid w:val="00176724"/>
    <w:rsid w:val="00180E6F"/>
    <w:rsid w:val="001843B2"/>
    <w:rsid w:val="00185525"/>
    <w:rsid w:val="001900A1"/>
    <w:rsid w:val="001928C5"/>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3FE"/>
    <w:rsid w:val="00214565"/>
    <w:rsid w:val="00215AD2"/>
    <w:rsid w:val="0022035D"/>
    <w:rsid w:val="00226F80"/>
    <w:rsid w:val="00227842"/>
    <w:rsid w:val="00232935"/>
    <w:rsid w:val="00235BF7"/>
    <w:rsid w:val="002465AB"/>
    <w:rsid w:val="00253449"/>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1246"/>
    <w:rsid w:val="002C04B9"/>
    <w:rsid w:val="002C40E6"/>
    <w:rsid w:val="002D301E"/>
    <w:rsid w:val="002E16FC"/>
    <w:rsid w:val="002E38F8"/>
    <w:rsid w:val="002F2114"/>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208F"/>
    <w:rsid w:val="00423539"/>
    <w:rsid w:val="00424E1E"/>
    <w:rsid w:val="00427779"/>
    <w:rsid w:val="0043173A"/>
    <w:rsid w:val="00434D3A"/>
    <w:rsid w:val="00440E77"/>
    <w:rsid w:val="004551E6"/>
    <w:rsid w:val="00460F0E"/>
    <w:rsid w:val="00460F9E"/>
    <w:rsid w:val="00465841"/>
    <w:rsid w:val="00477D67"/>
    <w:rsid w:val="00484A10"/>
    <w:rsid w:val="00485850"/>
    <w:rsid w:val="00491419"/>
    <w:rsid w:val="0049314D"/>
    <w:rsid w:val="00493C47"/>
    <w:rsid w:val="00494DFF"/>
    <w:rsid w:val="00495B60"/>
    <w:rsid w:val="00496A62"/>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580"/>
    <w:rsid w:val="005160BF"/>
    <w:rsid w:val="00516B98"/>
    <w:rsid w:val="00516F85"/>
    <w:rsid w:val="0052240B"/>
    <w:rsid w:val="00525001"/>
    <w:rsid w:val="005273C6"/>
    <w:rsid w:val="00531CBB"/>
    <w:rsid w:val="00531E69"/>
    <w:rsid w:val="005347D8"/>
    <w:rsid w:val="005447C6"/>
    <w:rsid w:val="00544A93"/>
    <w:rsid w:val="00555065"/>
    <w:rsid w:val="005553F8"/>
    <w:rsid w:val="00556C80"/>
    <w:rsid w:val="005570F6"/>
    <w:rsid w:val="00560172"/>
    <w:rsid w:val="005633C2"/>
    <w:rsid w:val="005648F0"/>
    <w:rsid w:val="00567F02"/>
    <w:rsid w:val="0057074D"/>
    <w:rsid w:val="00573206"/>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E0759"/>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A52"/>
    <w:rsid w:val="00637EC4"/>
    <w:rsid w:val="00643F60"/>
    <w:rsid w:val="00645631"/>
    <w:rsid w:val="00650748"/>
    <w:rsid w:val="006514A3"/>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E91"/>
    <w:rsid w:val="00715D92"/>
    <w:rsid w:val="00717D73"/>
    <w:rsid w:val="007218F3"/>
    <w:rsid w:val="00721E84"/>
    <w:rsid w:val="007335C9"/>
    <w:rsid w:val="00751D15"/>
    <w:rsid w:val="007522EA"/>
    <w:rsid w:val="00756AD9"/>
    <w:rsid w:val="00756DC1"/>
    <w:rsid w:val="00766F9F"/>
    <w:rsid w:val="00770AE9"/>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039A"/>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331"/>
    <w:rsid w:val="00835429"/>
    <w:rsid w:val="00836A5D"/>
    <w:rsid w:val="0083716D"/>
    <w:rsid w:val="00840252"/>
    <w:rsid w:val="008452D0"/>
    <w:rsid w:val="008500D7"/>
    <w:rsid w:val="00853D96"/>
    <w:rsid w:val="00854AF2"/>
    <w:rsid w:val="008565E2"/>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2D4D"/>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47814"/>
    <w:rsid w:val="00956C42"/>
    <w:rsid w:val="00957AB4"/>
    <w:rsid w:val="00960E28"/>
    <w:rsid w:val="00972782"/>
    <w:rsid w:val="009734B4"/>
    <w:rsid w:val="009773A0"/>
    <w:rsid w:val="009774E4"/>
    <w:rsid w:val="0098287F"/>
    <w:rsid w:val="00984B17"/>
    <w:rsid w:val="00985605"/>
    <w:rsid w:val="00986395"/>
    <w:rsid w:val="00992915"/>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57883"/>
    <w:rsid w:val="00B67FDD"/>
    <w:rsid w:val="00B72FA3"/>
    <w:rsid w:val="00B73F4D"/>
    <w:rsid w:val="00B75F7F"/>
    <w:rsid w:val="00B85C78"/>
    <w:rsid w:val="00B85D29"/>
    <w:rsid w:val="00B90533"/>
    <w:rsid w:val="00B90F6C"/>
    <w:rsid w:val="00B9126E"/>
    <w:rsid w:val="00B9763C"/>
    <w:rsid w:val="00B978D4"/>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943"/>
    <w:rsid w:val="00C05F04"/>
    <w:rsid w:val="00C13BE5"/>
    <w:rsid w:val="00C153CB"/>
    <w:rsid w:val="00C15E98"/>
    <w:rsid w:val="00C1705E"/>
    <w:rsid w:val="00C202A3"/>
    <w:rsid w:val="00C2097E"/>
    <w:rsid w:val="00C22C2D"/>
    <w:rsid w:val="00C23355"/>
    <w:rsid w:val="00C2592B"/>
    <w:rsid w:val="00C33873"/>
    <w:rsid w:val="00C36316"/>
    <w:rsid w:val="00C40EE4"/>
    <w:rsid w:val="00C46354"/>
    <w:rsid w:val="00C46C39"/>
    <w:rsid w:val="00C47376"/>
    <w:rsid w:val="00C51C73"/>
    <w:rsid w:val="00C57122"/>
    <w:rsid w:val="00C648CE"/>
    <w:rsid w:val="00C661DC"/>
    <w:rsid w:val="00C674F7"/>
    <w:rsid w:val="00C72AA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57BA"/>
    <w:rsid w:val="00CE0374"/>
    <w:rsid w:val="00CE1CEF"/>
    <w:rsid w:val="00CE3DFF"/>
    <w:rsid w:val="00CE42F5"/>
    <w:rsid w:val="00CE4EEA"/>
    <w:rsid w:val="00CE5C22"/>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733D"/>
    <w:rsid w:val="00DB197F"/>
    <w:rsid w:val="00DB5C98"/>
    <w:rsid w:val="00DB5EB0"/>
    <w:rsid w:val="00DB62EC"/>
    <w:rsid w:val="00DB65B3"/>
    <w:rsid w:val="00DB75B5"/>
    <w:rsid w:val="00DB7EB2"/>
    <w:rsid w:val="00DB7FDB"/>
    <w:rsid w:val="00DC02ED"/>
    <w:rsid w:val="00DC5D13"/>
    <w:rsid w:val="00DC6BF3"/>
    <w:rsid w:val="00DD042E"/>
    <w:rsid w:val="00DD10BF"/>
    <w:rsid w:val="00DD2F91"/>
    <w:rsid w:val="00DD4B21"/>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2D97"/>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113B"/>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EF7DE1"/>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116E"/>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E8"/>
    <w:rsid w:val="00FD32E7"/>
    <w:rsid w:val="00FD3861"/>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5B57BD"/>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15E98"/>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689915070">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7.png"/><Relationship Id="rId21" Type="http://schemas.openxmlformats.org/officeDocument/2006/relationships/hyperlink" Target="https://www.dawliatraining.com" TargetMode="External"/><Relationship Id="rId42" Type="http://schemas.openxmlformats.org/officeDocument/2006/relationships/header" Target="header2.xml"/><Relationship Id="rId63" Type="http://schemas.openxmlformats.org/officeDocument/2006/relationships/image" Target="media/image40.png"/><Relationship Id="rId84" Type="http://schemas.openxmlformats.org/officeDocument/2006/relationships/image" Target="media/image58.svg"/><Relationship Id="rId138" Type="http://schemas.openxmlformats.org/officeDocument/2006/relationships/image" Target="media/image107.png"/><Relationship Id="rId159" Type="http://schemas.openxmlformats.org/officeDocument/2006/relationships/image" Target="media/image123.png"/><Relationship Id="rId107" Type="http://schemas.openxmlformats.org/officeDocument/2006/relationships/image" Target="media/image81.png"/><Relationship Id="rId11" Type="http://schemas.openxmlformats.org/officeDocument/2006/relationships/image" Target="media/image11.png"/><Relationship Id="rId32" Type="http://schemas.openxmlformats.org/officeDocument/2006/relationships/image" Target="media/image260.png"/><Relationship Id="rId53" Type="http://schemas.openxmlformats.org/officeDocument/2006/relationships/image" Target="media/image31.png"/><Relationship Id="rId74" Type="http://schemas.openxmlformats.org/officeDocument/2006/relationships/image" Target="media/image450.png"/><Relationship Id="rId128" Type="http://schemas.openxmlformats.org/officeDocument/2006/relationships/image" Target="media/image97.png"/><Relationship Id="rId149" Type="http://schemas.openxmlformats.org/officeDocument/2006/relationships/image" Target="media/image113.png"/><Relationship Id="rId5" Type="http://schemas.openxmlformats.org/officeDocument/2006/relationships/webSettings" Target="webSettings.xml"/><Relationship Id="rId95" Type="http://schemas.openxmlformats.org/officeDocument/2006/relationships/image" Target="media/image69.svg"/><Relationship Id="rId160" Type="http://schemas.openxmlformats.org/officeDocument/2006/relationships/image" Target="media/image124.png"/><Relationship Id="rId22" Type="http://schemas.openxmlformats.org/officeDocument/2006/relationships/hyperlink" Target="https://www.dawliatraining.com" TargetMode="External"/><Relationship Id="rId43" Type="http://schemas.openxmlformats.org/officeDocument/2006/relationships/footer" Target="footer1.xml"/><Relationship Id="rId64" Type="http://schemas.openxmlformats.org/officeDocument/2006/relationships/image" Target="media/image41.png"/><Relationship Id="rId118" Type="http://schemas.microsoft.com/office/2007/relationships/hdphoto" Target="media/hdphoto10.wdp"/><Relationship Id="rId139" Type="http://schemas.openxmlformats.org/officeDocument/2006/relationships/header" Target="header4.xml"/><Relationship Id="rId85" Type="http://schemas.openxmlformats.org/officeDocument/2006/relationships/image" Target="media/image59.png"/><Relationship Id="rId150" Type="http://schemas.openxmlformats.org/officeDocument/2006/relationships/image" Target="media/image114.png"/><Relationship Id="rId12" Type="http://schemas.openxmlformats.org/officeDocument/2006/relationships/image" Target="media/image12.png"/><Relationship Id="rId33" Type="http://schemas.openxmlformats.org/officeDocument/2006/relationships/image" Target="media/image23.png"/><Relationship Id="rId108" Type="http://schemas.openxmlformats.org/officeDocument/2006/relationships/image" Target="media/image82.png"/><Relationship Id="rId129" Type="http://schemas.openxmlformats.org/officeDocument/2006/relationships/image" Target="media/image98.png"/><Relationship Id="rId54" Type="http://schemas.openxmlformats.org/officeDocument/2006/relationships/image" Target="media/image32.png"/><Relationship Id="rId70" Type="http://schemas.openxmlformats.org/officeDocument/2006/relationships/image" Target="media/image46.png"/><Relationship Id="rId75" Type="http://schemas.openxmlformats.org/officeDocument/2006/relationships/image" Target="media/image50.png"/><Relationship Id="rId91" Type="http://schemas.openxmlformats.org/officeDocument/2006/relationships/image" Target="media/image65.png"/><Relationship Id="rId96" Type="http://schemas.openxmlformats.org/officeDocument/2006/relationships/image" Target="media/image70.png"/><Relationship Id="rId140" Type="http://schemas.openxmlformats.org/officeDocument/2006/relationships/footer" Target="footer4.xml"/><Relationship Id="rId145" Type="http://schemas.openxmlformats.org/officeDocument/2006/relationships/image" Target="media/image109.png"/><Relationship Id="rId161" Type="http://schemas.openxmlformats.org/officeDocument/2006/relationships/image" Target="media/image125.png"/><Relationship Id="rId166" Type="http://schemas.openxmlformats.org/officeDocument/2006/relationships/image" Target="media/image130.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7.png"/><Relationship Id="rId28" Type="http://schemas.openxmlformats.org/officeDocument/2006/relationships/image" Target="media/image220.png"/><Relationship Id="rId49" Type="http://schemas.openxmlformats.org/officeDocument/2006/relationships/image" Target="media/image29.png"/><Relationship Id="rId114" Type="http://schemas.microsoft.com/office/2007/relationships/hdphoto" Target="media/hdphoto8.wdp"/><Relationship Id="rId119" Type="http://schemas.openxmlformats.org/officeDocument/2006/relationships/image" Target="media/image88.png"/><Relationship Id="rId44" Type="http://schemas.openxmlformats.org/officeDocument/2006/relationships/footer" Target="footer2.xml"/><Relationship Id="rId60" Type="http://schemas.openxmlformats.org/officeDocument/2006/relationships/image" Target="media/image37.png"/><Relationship Id="rId65" Type="http://schemas.microsoft.com/office/2007/relationships/hdphoto" Target="media/hdphoto5.wdp"/><Relationship Id="rId81" Type="http://schemas.openxmlformats.org/officeDocument/2006/relationships/image" Target="media/image55.png"/><Relationship Id="rId86" Type="http://schemas.openxmlformats.org/officeDocument/2006/relationships/image" Target="media/image60.png"/><Relationship Id="rId130" Type="http://schemas.openxmlformats.org/officeDocument/2006/relationships/image" Target="media/image99.png"/><Relationship Id="rId135" Type="http://schemas.openxmlformats.org/officeDocument/2006/relationships/image" Target="media/image104.png"/><Relationship Id="rId151" Type="http://schemas.openxmlformats.org/officeDocument/2006/relationships/image" Target="media/image115.png"/><Relationship Id="rId156" Type="http://schemas.openxmlformats.org/officeDocument/2006/relationships/image" Target="media/image120.png"/><Relationship Id="rId13" Type="http://schemas.openxmlformats.org/officeDocument/2006/relationships/hyperlink" Target="https://www.dawliatraining.com" TargetMode="External"/><Relationship Id="rId18" Type="http://schemas.openxmlformats.org/officeDocument/2006/relationships/hyperlink" Target="https://www.dawliatraining.com" TargetMode="External"/><Relationship Id="rId39" Type="http://schemas.openxmlformats.org/officeDocument/2006/relationships/image" Target="media/image26.png"/><Relationship Id="rId109" Type="http://schemas.openxmlformats.org/officeDocument/2006/relationships/image" Target="media/image83.png"/><Relationship Id="rId34" Type="http://schemas.openxmlformats.org/officeDocument/2006/relationships/image" Target="media/image280.png"/><Relationship Id="rId50" Type="http://schemas.microsoft.com/office/2007/relationships/hdphoto" Target="media/hdphoto3.wdp"/><Relationship Id="rId55" Type="http://schemas.openxmlformats.org/officeDocument/2006/relationships/image" Target="media/image33.png"/><Relationship Id="rId76" Type="http://schemas.openxmlformats.org/officeDocument/2006/relationships/image" Target="media/image51.png"/><Relationship Id="rId97" Type="http://schemas.openxmlformats.org/officeDocument/2006/relationships/image" Target="media/image71.svg"/><Relationship Id="rId104" Type="http://schemas.openxmlformats.org/officeDocument/2006/relationships/image" Target="media/image78.png"/><Relationship Id="rId120" Type="http://schemas.openxmlformats.org/officeDocument/2006/relationships/image" Target="media/image89.png"/><Relationship Id="rId125" Type="http://schemas.openxmlformats.org/officeDocument/2006/relationships/image" Target="media/image94.png"/><Relationship Id="rId141" Type="http://schemas.openxmlformats.org/officeDocument/2006/relationships/image" Target="media/image310.png"/><Relationship Id="rId146" Type="http://schemas.openxmlformats.org/officeDocument/2006/relationships/image" Target="media/image110.png"/><Relationship Id="rId167" Type="http://schemas.openxmlformats.org/officeDocument/2006/relationships/image" Target="media/image130.png"/><Relationship Id="rId7" Type="http://schemas.openxmlformats.org/officeDocument/2006/relationships/endnotes" Target="endnotes.xml"/><Relationship Id="rId71" Type="http://schemas.openxmlformats.org/officeDocument/2006/relationships/image" Target="media/image47.png"/><Relationship Id="rId92" Type="http://schemas.openxmlformats.org/officeDocument/2006/relationships/image" Target="media/image66.png"/><Relationship Id="rId162" Type="http://schemas.openxmlformats.org/officeDocument/2006/relationships/image" Target="media/image126.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8.png"/><Relationship Id="rId40" Type="http://schemas.openxmlformats.org/officeDocument/2006/relationships/image" Target="media/image340.png"/><Relationship Id="rId45" Type="http://schemas.openxmlformats.org/officeDocument/2006/relationships/header" Target="header3.xml"/><Relationship Id="rId66" Type="http://schemas.openxmlformats.org/officeDocument/2006/relationships/image" Target="media/image42.png"/><Relationship Id="rId87" Type="http://schemas.openxmlformats.org/officeDocument/2006/relationships/image" Target="media/image61.png"/><Relationship Id="rId110" Type="http://schemas.microsoft.com/office/2007/relationships/hdphoto" Target="media/hdphoto6.wdp"/><Relationship Id="rId115" Type="http://schemas.openxmlformats.org/officeDocument/2006/relationships/image" Target="media/image86.png"/><Relationship Id="rId131" Type="http://schemas.openxmlformats.org/officeDocument/2006/relationships/image" Target="media/image100.png"/><Relationship Id="rId136" Type="http://schemas.openxmlformats.org/officeDocument/2006/relationships/image" Target="media/image105.png"/><Relationship Id="rId157" Type="http://schemas.openxmlformats.org/officeDocument/2006/relationships/image" Target="media/image121.png"/><Relationship Id="rId61" Type="http://schemas.openxmlformats.org/officeDocument/2006/relationships/image" Target="media/image38.png"/><Relationship Id="rId82" Type="http://schemas.openxmlformats.org/officeDocument/2006/relationships/image" Target="media/image56.svg"/><Relationship Id="rId152" Type="http://schemas.openxmlformats.org/officeDocument/2006/relationships/image" Target="media/image116.png"/><Relationship Id="rId19" Type="http://schemas.openxmlformats.org/officeDocument/2006/relationships/image" Target="media/image16.png"/><Relationship Id="rId14" Type="http://schemas.openxmlformats.org/officeDocument/2006/relationships/image" Target="media/image13.png"/><Relationship Id="rId30" Type="http://schemas.openxmlformats.org/officeDocument/2006/relationships/image" Target="media/image240.png"/><Relationship Id="rId35" Type="http://schemas.openxmlformats.org/officeDocument/2006/relationships/image" Target="media/image24.png"/><Relationship Id="rId56" Type="http://schemas.openxmlformats.org/officeDocument/2006/relationships/image" Target="media/image34.png"/><Relationship Id="rId77" Type="http://schemas.openxmlformats.org/officeDocument/2006/relationships/image" Target="media/image52.png"/><Relationship Id="rId100" Type="http://schemas.openxmlformats.org/officeDocument/2006/relationships/image" Target="media/image74.png"/><Relationship Id="rId105" Type="http://schemas.openxmlformats.org/officeDocument/2006/relationships/image" Target="media/image79.png"/><Relationship Id="rId126" Type="http://schemas.openxmlformats.org/officeDocument/2006/relationships/image" Target="media/image95.png"/><Relationship Id="rId147" Type="http://schemas.openxmlformats.org/officeDocument/2006/relationships/image" Target="media/image111.png"/><Relationship Id="rId168" Type="http://schemas.openxmlformats.org/officeDocument/2006/relationships/fontTable" Target="fontTable.xml"/><Relationship Id="rId8" Type="http://schemas.openxmlformats.org/officeDocument/2006/relationships/image" Target="media/image9.jpg"/><Relationship Id="rId51" Type="http://schemas.openxmlformats.org/officeDocument/2006/relationships/image" Target="media/image30.png"/><Relationship Id="rId72" Type="http://schemas.openxmlformats.org/officeDocument/2006/relationships/image" Target="media/image48.png"/><Relationship Id="rId93" Type="http://schemas.openxmlformats.org/officeDocument/2006/relationships/image" Target="media/image67.svg"/><Relationship Id="rId98" Type="http://schemas.openxmlformats.org/officeDocument/2006/relationships/image" Target="media/image72.png"/><Relationship Id="rId121" Type="http://schemas.openxmlformats.org/officeDocument/2006/relationships/image" Target="media/image90.png"/><Relationship Id="rId142" Type="http://schemas.openxmlformats.org/officeDocument/2006/relationships/image" Target="media/image321.png"/><Relationship Id="rId163" Type="http://schemas.openxmlformats.org/officeDocument/2006/relationships/image" Target="media/image127.png"/><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footer" Target="footer3.xml"/><Relationship Id="rId67" Type="http://schemas.openxmlformats.org/officeDocument/2006/relationships/image" Target="media/image43.png"/><Relationship Id="rId116" Type="http://schemas.microsoft.com/office/2007/relationships/hdphoto" Target="media/hdphoto9.wdp"/><Relationship Id="rId137" Type="http://schemas.openxmlformats.org/officeDocument/2006/relationships/image" Target="media/image106.png"/><Relationship Id="rId158" Type="http://schemas.openxmlformats.org/officeDocument/2006/relationships/image" Target="media/image122.png"/><Relationship Id="rId20" Type="http://schemas.openxmlformats.org/officeDocument/2006/relationships/hyperlink" Target="https://www.dawliatraining.com" TargetMode="External"/><Relationship Id="rId41" Type="http://schemas.openxmlformats.org/officeDocument/2006/relationships/header" Target="header1.xml"/><Relationship Id="rId62" Type="http://schemas.openxmlformats.org/officeDocument/2006/relationships/image" Target="media/image39.png"/><Relationship Id="rId83" Type="http://schemas.openxmlformats.org/officeDocument/2006/relationships/image" Target="media/image57.png"/><Relationship Id="rId88" Type="http://schemas.openxmlformats.org/officeDocument/2006/relationships/image" Target="media/image62.png"/><Relationship Id="rId111" Type="http://schemas.openxmlformats.org/officeDocument/2006/relationships/image" Target="media/image84.png"/><Relationship Id="rId132" Type="http://schemas.openxmlformats.org/officeDocument/2006/relationships/image" Target="media/image101.png"/><Relationship Id="rId153" Type="http://schemas.openxmlformats.org/officeDocument/2006/relationships/image" Target="media/image117.png"/><Relationship Id="rId15" Type="http://schemas.openxmlformats.org/officeDocument/2006/relationships/image" Target="media/image14.png"/><Relationship Id="rId36" Type="http://schemas.openxmlformats.org/officeDocument/2006/relationships/image" Target="media/image300.png"/><Relationship Id="rId57" Type="http://schemas.openxmlformats.org/officeDocument/2006/relationships/image" Target="media/image35.png"/><Relationship Id="rId106" Type="http://schemas.openxmlformats.org/officeDocument/2006/relationships/image" Target="media/image80.png"/><Relationship Id="rId127" Type="http://schemas.openxmlformats.org/officeDocument/2006/relationships/image" Target="media/image96.png"/><Relationship Id="rId10" Type="http://schemas.openxmlformats.org/officeDocument/2006/relationships/image" Target="media/image10.png"/><Relationship Id="rId31" Type="http://schemas.openxmlformats.org/officeDocument/2006/relationships/image" Target="media/image22.png"/><Relationship Id="rId52" Type="http://schemas.microsoft.com/office/2007/relationships/hdphoto" Target="media/hdphoto4.wdp"/><Relationship Id="rId73" Type="http://schemas.openxmlformats.org/officeDocument/2006/relationships/image" Target="media/image49.png"/><Relationship Id="rId78" Type="http://schemas.openxmlformats.org/officeDocument/2006/relationships/image" Target="media/image490.png"/><Relationship Id="rId94" Type="http://schemas.openxmlformats.org/officeDocument/2006/relationships/image" Target="media/image68.png"/><Relationship Id="rId99" Type="http://schemas.openxmlformats.org/officeDocument/2006/relationships/image" Target="media/image73.svg"/><Relationship Id="rId101" Type="http://schemas.openxmlformats.org/officeDocument/2006/relationships/image" Target="media/image75.svg"/><Relationship Id="rId122" Type="http://schemas.openxmlformats.org/officeDocument/2006/relationships/image" Target="media/image91.png"/><Relationship Id="rId143" Type="http://schemas.openxmlformats.org/officeDocument/2006/relationships/image" Target="media/image330.png"/><Relationship Id="rId148" Type="http://schemas.openxmlformats.org/officeDocument/2006/relationships/image" Target="media/image112.png"/><Relationship Id="rId164" Type="http://schemas.openxmlformats.org/officeDocument/2006/relationships/image" Target="media/image128.pn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dawliatraining.com" TargetMode="External"/><Relationship Id="rId26" Type="http://schemas.openxmlformats.org/officeDocument/2006/relationships/image" Target="media/image200.png"/><Relationship Id="rId47" Type="http://schemas.openxmlformats.org/officeDocument/2006/relationships/image" Target="media/image28.png"/><Relationship Id="rId68" Type="http://schemas.openxmlformats.org/officeDocument/2006/relationships/image" Target="media/image44.png"/><Relationship Id="rId89" Type="http://schemas.openxmlformats.org/officeDocument/2006/relationships/image" Target="media/image63.png"/><Relationship Id="rId112" Type="http://schemas.microsoft.com/office/2007/relationships/hdphoto" Target="media/hdphoto7.wdp"/><Relationship Id="rId133" Type="http://schemas.openxmlformats.org/officeDocument/2006/relationships/image" Target="media/image102.png"/><Relationship Id="rId154" Type="http://schemas.openxmlformats.org/officeDocument/2006/relationships/image" Target="media/image118.png"/><Relationship Id="rId16" Type="http://schemas.openxmlformats.org/officeDocument/2006/relationships/hyperlink" Target="https://www.dawliatraining.com" TargetMode="External"/><Relationship Id="rId37" Type="http://schemas.openxmlformats.org/officeDocument/2006/relationships/image" Target="media/image25.png"/><Relationship Id="rId58" Type="http://schemas.openxmlformats.org/officeDocument/2006/relationships/image" Target="media/image36.png"/><Relationship Id="rId79" Type="http://schemas.openxmlformats.org/officeDocument/2006/relationships/image" Target="media/image53.png"/><Relationship Id="rId102" Type="http://schemas.openxmlformats.org/officeDocument/2006/relationships/image" Target="media/image76.png"/><Relationship Id="rId123" Type="http://schemas.openxmlformats.org/officeDocument/2006/relationships/image" Target="media/image92.png"/><Relationship Id="rId144" Type="http://schemas.openxmlformats.org/officeDocument/2006/relationships/image" Target="media/image108.png"/><Relationship Id="rId90" Type="http://schemas.openxmlformats.org/officeDocument/2006/relationships/image" Target="media/image64.png"/><Relationship Id="rId165" Type="http://schemas.openxmlformats.org/officeDocument/2006/relationships/image" Target="media/image129.jpeg"/><Relationship Id="rId27" Type="http://schemas.openxmlformats.org/officeDocument/2006/relationships/image" Target="media/image20.png"/><Relationship Id="rId48" Type="http://schemas.microsoft.com/office/2007/relationships/hdphoto" Target="media/hdphoto2.wdp"/><Relationship Id="rId69" Type="http://schemas.openxmlformats.org/officeDocument/2006/relationships/image" Target="media/image45.png"/><Relationship Id="rId113" Type="http://schemas.openxmlformats.org/officeDocument/2006/relationships/image" Target="media/image85.png"/><Relationship Id="rId134" Type="http://schemas.openxmlformats.org/officeDocument/2006/relationships/image" Target="media/image103.png"/><Relationship Id="rId80" Type="http://schemas.openxmlformats.org/officeDocument/2006/relationships/image" Target="media/image54.svg"/><Relationship Id="rId155" Type="http://schemas.openxmlformats.org/officeDocument/2006/relationships/image" Target="media/image119.png"/><Relationship Id="rId17" Type="http://schemas.openxmlformats.org/officeDocument/2006/relationships/image" Target="media/image15.png"/><Relationship Id="rId38" Type="http://schemas.openxmlformats.org/officeDocument/2006/relationships/image" Target="media/image320.png"/><Relationship Id="rId59" Type="http://schemas.openxmlformats.org/officeDocument/2006/relationships/hyperlink" Target="https://www.dawliatraining.com" TargetMode="External"/><Relationship Id="rId103" Type="http://schemas.openxmlformats.org/officeDocument/2006/relationships/image" Target="media/image77.png"/><Relationship Id="rId124" Type="http://schemas.openxmlformats.org/officeDocument/2006/relationships/image" Target="media/image93.png"/></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7.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TotalTime>
  <Pages>51</Pages>
  <Words>4700</Words>
  <Characters>26791</Characters>
  <Application>Microsoft Office Word</Application>
  <DocSecurity>0</DocSecurity>
  <Lines>223</Lines>
  <Paragraphs>62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31429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2</cp:revision>
  <cp:lastPrinted>2026-02-28T04:52:00Z</cp:lastPrinted>
  <dcterms:created xsi:type="dcterms:W3CDTF">2026-07-26T11:09:00Z</dcterms:created>
  <dcterms:modified xsi:type="dcterms:W3CDTF">2026-07-26T11:09:00Z</dcterms:modified>
</cp:coreProperties>
</file>